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FB0E0" w14:textId="7499D955" w:rsidR="003E42BB" w:rsidRDefault="009377C9" w:rsidP="009377C9">
      <w:pPr>
        <w:tabs>
          <w:tab w:val="left" w:pos="8505"/>
          <w:tab w:val="left" w:pos="8647"/>
        </w:tabs>
        <w:jc w:val="center"/>
        <w:rPr>
          <w:b/>
          <w:sz w:val="24"/>
          <w:lang w:val="lt-LT"/>
        </w:rPr>
      </w:pPr>
      <w:r>
        <w:rPr>
          <w:b/>
          <w:sz w:val="24"/>
          <w:lang w:val="lt-LT"/>
        </w:rPr>
        <w:t xml:space="preserve">                                                                                                  </w:t>
      </w:r>
      <w:r w:rsidR="00E35D03">
        <w:rPr>
          <w:b/>
          <w:sz w:val="24"/>
          <w:lang w:val="lt-LT"/>
        </w:rPr>
        <w:t xml:space="preserve">    </w:t>
      </w:r>
      <w:r w:rsidR="00B33EA3" w:rsidRPr="000173B1">
        <w:rPr>
          <w:b/>
          <w:sz w:val="24"/>
          <w:lang w:val="lt-LT"/>
        </w:rPr>
        <w:t>P</w:t>
      </w:r>
      <w:r w:rsidR="000173B1" w:rsidRPr="000173B1">
        <w:rPr>
          <w:b/>
          <w:sz w:val="24"/>
          <w:lang w:val="lt-LT"/>
        </w:rPr>
        <w:t>rojekt</w:t>
      </w:r>
      <w:r>
        <w:rPr>
          <w:b/>
          <w:sz w:val="24"/>
          <w:lang w:val="lt-LT"/>
        </w:rPr>
        <w:t>o</w:t>
      </w:r>
      <w:r w:rsidR="00B0207E">
        <w:rPr>
          <w:b/>
          <w:sz w:val="24"/>
          <w:lang w:val="lt-LT"/>
        </w:rPr>
        <w:t xml:space="preserve"> Nr. TSP-50</w:t>
      </w:r>
    </w:p>
    <w:p w14:paraId="3A237823" w14:textId="44A4DF5A" w:rsidR="009377C9" w:rsidRPr="000173B1" w:rsidRDefault="00B0207E" w:rsidP="00B0207E">
      <w:pPr>
        <w:ind w:left="5760"/>
        <w:jc w:val="center"/>
        <w:rPr>
          <w:b/>
          <w:sz w:val="24"/>
          <w:lang w:val="lt-LT"/>
        </w:rPr>
      </w:pPr>
      <w:r>
        <w:rPr>
          <w:b/>
          <w:sz w:val="24"/>
          <w:lang w:val="lt-LT"/>
        </w:rPr>
        <w:t xml:space="preserve">        </w:t>
      </w:r>
      <w:r w:rsidR="00E35D03">
        <w:rPr>
          <w:b/>
          <w:sz w:val="24"/>
          <w:lang w:val="lt-LT"/>
        </w:rPr>
        <w:t>l</w:t>
      </w:r>
      <w:r w:rsidR="009377C9">
        <w:rPr>
          <w:b/>
          <w:sz w:val="24"/>
          <w:lang w:val="lt-LT"/>
        </w:rPr>
        <w:t>yginamasis variantas</w:t>
      </w:r>
    </w:p>
    <w:p w14:paraId="65A1773C" w14:textId="77777777" w:rsidR="003E42BB" w:rsidRPr="00101EA4" w:rsidRDefault="003E42BB">
      <w:pPr>
        <w:jc w:val="center"/>
        <w:rPr>
          <w:sz w:val="8"/>
          <w:lang w:val="lt-LT"/>
        </w:rPr>
      </w:pPr>
    </w:p>
    <w:p w14:paraId="7DC47929" w14:textId="759A917A" w:rsidR="003E42BB" w:rsidRPr="00101EA4" w:rsidRDefault="00DF6BBC" w:rsidP="00110C44">
      <w:pPr>
        <w:pStyle w:val="Antrat"/>
        <w:rPr>
          <w:lang w:val="lt-LT"/>
        </w:rPr>
      </w:pPr>
      <w:r w:rsidRPr="00101EA4">
        <w:rPr>
          <w:lang w:val="lt-LT"/>
        </w:rPr>
        <w:t>KALVARIJOS SAVIVALDYBĖS</w:t>
      </w:r>
      <w:r w:rsidR="00924EE5">
        <w:rPr>
          <w:lang w:val="lt-LT"/>
        </w:rPr>
        <w:t xml:space="preserve"> </w:t>
      </w:r>
      <w:r w:rsidR="00101EA4" w:rsidRPr="00101EA4">
        <w:rPr>
          <w:lang w:val="lt-LT"/>
        </w:rPr>
        <w:t>TARYBA</w:t>
      </w:r>
    </w:p>
    <w:p w14:paraId="75692795" w14:textId="77777777" w:rsidR="003E42BB" w:rsidRPr="00101EA4" w:rsidRDefault="003E42BB">
      <w:pPr>
        <w:rPr>
          <w:sz w:val="22"/>
          <w:lang w:val="lt-LT"/>
        </w:rPr>
      </w:pPr>
    </w:p>
    <w:p w14:paraId="5E206B8C" w14:textId="77777777" w:rsidR="003E42BB" w:rsidRPr="00101EA4" w:rsidRDefault="003E42BB">
      <w:pPr>
        <w:rPr>
          <w:sz w:val="22"/>
          <w:lang w:val="lt-LT"/>
        </w:rPr>
        <w:sectPr w:rsidR="003E42BB" w:rsidRPr="00101EA4">
          <w:headerReference w:type="first" r:id="rId8"/>
          <w:footerReference w:type="first" r:id="rId9"/>
          <w:type w:val="continuous"/>
          <w:pgSz w:w="11906" w:h="16838" w:code="9"/>
          <w:pgMar w:top="1134" w:right="567" w:bottom="1134" w:left="1701" w:header="624" w:footer="624" w:gutter="0"/>
          <w:cols w:space="1296"/>
        </w:sectPr>
      </w:pPr>
    </w:p>
    <w:p w14:paraId="1CCAD3C5" w14:textId="77777777" w:rsidR="003E42BB" w:rsidRPr="00101EA4" w:rsidRDefault="003E42BB">
      <w:pPr>
        <w:rPr>
          <w:sz w:val="22"/>
          <w:lang w:val="lt-LT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638"/>
      </w:tblGrid>
      <w:tr w:rsidR="00101EA4" w:rsidRPr="00101EA4" w14:paraId="06ECD4A0" w14:textId="77777777">
        <w:trPr>
          <w:jc w:val="center"/>
        </w:trPr>
        <w:tc>
          <w:tcPr>
            <w:tcW w:w="9854" w:type="dxa"/>
          </w:tcPr>
          <w:p w14:paraId="2C2AF459" w14:textId="77777777" w:rsidR="00CD20C3" w:rsidRPr="00101EA4" w:rsidRDefault="00101EA4" w:rsidP="00101EA4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Cs w:val="20"/>
                <w:lang w:val="lt-LT"/>
              </w:rPr>
            </w:pPr>
            <w:r w:rsidRPr="00101EA4">
              <w:rPr>
                <w:b/>
                <w:bCs/>
                <w:szCs w:val="20"/>
                <w:lang w:val="lt-LT"/>
              </w:rPr>
              <w:t>SPRENDIMAS</w:t>
            </w:r>
          </w:p>
        </w:tc>
      </w:tr>
      <w:tr w:rsidR="00101EA4" w:rsidRPr="001D48FC" w14:paraId="5CE61AC3" w14:textId="77777777">
        <w:trPr>
          <w:trHeight w:val="437"/>
          <w:jc w:val="center"/>
        </w:trPr>
        <w:tc>
          <w:tcPr>
            <w:tcW w:w="9854" w:type="dxa"/>
          </w:tcPr>
          <w:p w14:paraId="46A5ACE1" w14:textId="08398AB6" w:rsidR="00101EA4" w:rsidRPr="004B45F4" w:rsidRDefault="0057428B" w:rsidP="00522366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b/>
                <w:szCs w:val="20"/>
                <w:lang w:val="lt-LT"/>
              </w:rPr>
            </w:pPr>
            <w:r w:rsidRPr="00981DF4">
              <w:rPr>
                <w:b/>
                <w:lang w:val="en-US"/>
              </w:rPr>
              <w:t xml:space="preserve">DĖL KALVARIJOS SAVIVALDYBĖS TARYBOS </w:t>
            </w:r>
            <w:r w:rsidR="00FB0F62" w:rsidRPr="00981DF4">
              <w:rPr>
                <w:b/>
                <w:lang w:val="en-US"/>
              </w:rPr>
              <w:t>20</w:t>
            </w:r>
            <w:r w:rsidRPr="00981DF4">
              <w:rPr>
                <w:b/>
                <w:lang w:val="en-US"/>
              </w:rPr>
              <w:t>25 M. LAPKRIČIO</w:t>
            </w:r>
            <w:r w:rsidR="00FB0F62" w:rsidRPr="00981DF4">
              <w:rPr>
                <w:b/>
                <w:lang w:val="en-US"/>
              </w:rPr>
              <w:t xml:space="preserve"> 28 D. </w:t>
            </w:r>
            <w:r w:rsidR="00E35D03" w:rsidRPr="00981DF4">
              <w:rPr>
                <w:b/>
                <w:lang w:val="en-US"/>
              </w:rPr>
              <w:t xml:space="preserve">SPRENDIMO </w:t>
            </w:r>
            <w:r w:rsidR="00FB0F62" w:rsidRPr="00981DF4">
              <w:rPr>
                <w:b/>
                <w:lang w:val="en-US"/>
              </w:rPr>
              <w:t xml:space="preserve">NR. T-152 </w:t>
            </w:r>
            <w:r w:rsidR="00FB0F62" w:rsidRPr="00FB0F62">
              <w:rPr>
                <w:b/>
                <w:bCs/>
                <w:lang w:val="lt-LT" w:eastAsia="lt-LT"/>
              </w:rPr>
              <w:t>„</w:t>
            </w:r>
            <w:r w:rsidR="00F5727A" w:rsidRPr="00981DF4">
              <w:rPr>
                <w:b/>
                <w:lang w:val="en-US"/>
              </w:rPr>
              <w:t xml:space="preserve">DĖL </w:t>
            </w:r>
            <w:r w:rsidR="00195A12" w:rsidRPr="00981DF4">
              <w:rPr>
                <w:b/>
                <w:lang w:val="en-US"/>
              </w:rPr>
              <w:t xml:space="preserve">KALVARIJOS SAVIVALDYBĖS SOCIALINIŲ PASLAUGŲ CENTRO KAINŲ </w:t>
            </w:r>
            <w:proofErr w:type="gramStart"/>
            <w:r w:rsidR="00195A12" w:rsidRPr="00981DF4">
              <w:rPr>
                <w:b/>
                <w:lang w:val="en-US"/>
              </w:rPr>
              <w:t>PATVIRTINIM</w:t>
            </w:r>
            <w:r w:rsidR="00650F49" w:rsidRPr="00981DF4">
              <w:rPr>
                <w:b/>
                <w:lang w:val="en-US"/>
              </w:rPr>
              <w:t>O</w:t>
            </w:r>
            <w:r w:rsidR="00FB0F62" w:rsidRPr="00FB0F62">
              <w:rPr>
                <w:b/>
                <w:bCs/>
                <w:lang w:val="lt-LT" w:eastAsia="lt-LT"/>
              </w:rPr>
              <w:t>“</w:t>
            </w:r>
            <w:r w:rsidR="00FB0F62" w:rsidRPr="00981DF4">
              <w:rPr>
                <w:b/>
                <w:lang w:val="en-US"/>
              </w:rPr>
              <w:t xml:space="preserve"> PAKEITIMO</w:t>
            </w:r>
            <w:proofErr w:type="gramEnd"/>
          </w:p>
        </w:tc>
      </w:tr>
    </w:tbl>
    <w:p w14:paraId="029DA1AE" w14:textId="77777777" w:rsidR="00101EA4" w:rsidRPr="00101EA4" w:rsidRDefault="00101EA4" w:rsidP="008B3173">
      <w:pPr>
        <w:pStyle w:val="Antrats"/>
        <w:tabs>
          <w:tab w:val="clear" w:pos="4153"/>
          <w:tab w:val="clear" w:pos="8306"/>
        </w:tabs>
        <w:jc w:val="center"/>
        <w:rPr>
          <w:b/>
          <w:sz w:val="18"/>
          <w:lang w:val="lt-LT"/>
        </w:rPr>
      </w:pPr>
    </w:p>
    <w:p w14:paraId="745046D5" w14:textId="77777777" w:rsidR="008B3173" w:rsidRPr="00101EA4" w:rsidRDefault="008B3173" w:rsidP="008B3173">
      <w:pPr>
        <w:rPr>
          <w:sz w:val="22"/>
          <w:lang w:val="lt-LT"/>
        </w:rPr>
      </w:pPr>
    </w:p>
    <w:tbl>
      <w:tblPr>
        <w:tblpPr w:leftFromText="180" w:rightFromText="180" w:vertAnchor="text" w:horzAnchor="margin" w:tblpY="34"/>
        <w:tblW w:w="9923" w:type="dxa"/>
        <w:tblLayout w:type="fixed"/>
        <w:tblLook w:val="0000" w:firstRow="0" w:lastRow="0" w:firstColumn="0" w:lastColumn="0" w:noHBand="0" w:noVBand="0"/>
      </w:tblPr>
      <w:tblGrid>
        <w:gridCol w:w="5058"/>
        <w:gridCol w:w="810"/>
        <w:gridCol w:w="4055"/>
      </w:tblGrid>
      <w:tr w:rsidR="008B3173" w:rsidRPr="00101EA4" w14:paraId="72321D5B" w14:textId="77777777">
        <w:tc>
          <w:tcPr>
            <w:tcW w:w="5058" w:type="dxa"/>
          </w:tcPr>
          <w:p w14:paraId="46BA432E" w14:textId="097B538D" w:rsidR="008B3173" w:rsidRPr="00101EA4" w:rsidRDefault="006E52B1" w:rsidP="00522366">
            <w:pPr>
              <w:pStyle w:val="Antrats"/>
              <w:tabs>
                <w:tab w:val="clear" w:pos="4153"/>
                <w:tab w:val="clear" w:pos="8306"/>
                <w:tab w:val="left" w:pos="2145"/>
              </w:tabs>
              <w:ind w:left="993" w:hanging="993"/>
              <w:jc w:val="center"/>
              <w:rPr>
                <w:lang w:val="lt-LT"/>
              </w:rPr>
            </w:pPr>
            <w:r>
              <w:rPr>
                <w:lang w:val="lt-LT"/>
              </w:rPr>
              <w:t xml:space="preserve">                                        </w:t>
            </w:r>
            <w:r w:rsidR="008B3173" w:rsidRPr="00101EA4">
              <w:rPr>
                <w:lang w:val="lt-LT"/>
              </w:rPr>
              <w:t>20</w:t>
            </w:r>
            <w:r w:rsidR="00522366">
              <w:rPr>
                <w:lang w:val="lt-LT"/>
              </w:rPr>
              <w:t>2</w:t>
            </w:r>
            <w:r w:rsidR="00FB0F62">
              <w:rPr>
                <w:lang w:val="lt-LT"/>
              </w:rPr>
              <w:t>6</w:t>
            </w:r>
            <w:r w:rsidR="00F5727A">
              <w:rPr>
                <w:lang w:val="lt-LT"/>
              </w:rPr>
              <w:t xml:space="preserve"> m</w:t>
            </w:r>
            <w:r w:rsidR="00DA5DB4">
              <w:rPr>
                <w:lang w:val="lt-LT"/>
              </w:rPr>
              <w:t xml:space="preserve">. </w:t>
            </w:r>
            <w:r w:rsidR="00BC40D6">
              <w:rPr>
                <w:lang w:val="lt-LT"/>
              </w:rPr>
              <w:t>kovo</w:t>
            </w:r>
            <w:r w:rsidR="00876A46">
              <w:rPr>
                <w:lang w:val="lt-LT"/>
              </w:rPr>
              <w:t xml:space="preserve"> </w:t>
            </w:r>
          </w:p>
        </w:tc>
        <w:tc>
          <w:tcPr>
            <w:tcW w:w="810" w:type="dxa"/>
          </w:tcPr>
          <w:p w14:paraId="72B0188B" w14:textId="77777777" w:rsidR="008B3173" w:rsidRPr="00101EA4" w:rsidRDefault="004550A8" w:rsidP="006E52B1">
            <w:pPr>
              <w:pStyle w:val="Antrats"/>
              <w:tabs>
                <w:tab w:val="clear" w:pos="4153"/>
                <w:tab w:val="clear" w:pos="8306"/>
              </w:tabs>
              <w:rPr>
                <w:lang w:val="lt-LT"/>
              </w:rPr>
            </w:pPr>
            <w:r>
              <w:rPr>
                <w:lang w:val="lt-LT"/>
              </w:rPr>
              <w:t xml:space="preserve">d. </w:t>
            </w:r>
            <w:r w:rsidR="008B3173" w:rsidRPr="00101EA4">
              <w:rPr>
                <w:lang w:val="lt-LT"/>
              </w:rPr>
              <w:t>Nr.</w:t>
            </w:r>
          </w:p>
        </w:tc>
        <w:tc>
          <w:tcPr>
            <w:tcW w:w="4055" w:type="dxa"/>
          </w:tcPr>
          <w:p w14:paraId="68AA8EB8" w14:textId="77777777" w:rsidR="008B3173" w:rsidRPr="00101EA4" w:rsidRDefault="002D3217" w:rsidP="008B3173">
            <w:pPr>
              <w:pStyle w:val="Antrats"/>
              <w:tabs>
                <w:tab w:val="clear" w:pos="4153"/>
                <w:tab w:val="clear" w:pos="8306"/>
              </w:tabs>
              <w:rPr>
                <w:lang w:val="lt-LT"/>
              </w:rPr>
            </w:pPr>
            <w:r>
              <w:rPr>
                <w:lang w:val="lt-LT"/>
              </w:rPr>
              <w:t>T-</w:t>
            </w:r>
          </w:p>
        </w:tc>
      </w:tr>
      <w:tr w:rsidR="008B3173" w:rsidRPr="00101EA4" w14:paraId="30901C81" w14:textId="77777777">
        <w:trPr>
          <w:cantSplit/>
        </w:trPr>
        <w:tc>
          <w:tcPr>
            <w:tcW w:w="9923" w:type="dxa"/>
            <w:gridSpan w:val="3"/>
          </w:tcPr>
          <w:p w14:paraId="079D1736" w14:textId="77777777" w:rsidR="008B3173" w:rsidRPr="00101EA4" w:rsidRDefault="008B3173" w:rsidP="008B3173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lang w:val="lt-LT"/>
              </w:rPr>
            </w:pPr>
            <w:r w:rsidRPr="00101EA4">
              <w:rPr>
                <w:lang w:val="lt-LT"/>
              </w:rPr>
              <w:t>Kalvarija</w:t>
            </w:r>
          </w:p>
        </w:tc>
      </w:tr>
    </w:tbl>
    <w:p w14:paraId="23A248F2" w14:textId="77777777" w:rsidR="008B3173" w:rsidRDefault="008B3173" w:rsidP="008B3173">
      <w:pPr>
        <w:pStyle w:val="Antrats"/>
        <w:tabs>
          <w:tab w:val="clear" w:pos="4153"/>
          <w:tab w:val="clear" w:pos="8306"/>
        </w:tabs>
        <w:rPr>
          <w:szCs w:val="20"/>
          <w:lang w:val="lt-LT"/>
        </w:rPr>
      </w:pPr>
    </w:p>
    <w:p w14:paraId="23D53BB7" w14:textId="77777777" w:rsidR="006E52B1" w:rsidRDefault="006E52B1" w:rsidP="008B3173">
      <w:pPr>
        <w:pStyle w:val="Antrats"/>
        <w:tabs>
          <w:tab w:val="clear" w:pos="4153"/>
          <w:tab w:val="clear" w:pos="8306"/>
        </w:tabs>
        <w:rPr>
          <w:szCs w:val="20"/>
          <w:lang w:val="lt-LT"/>
        </w:rPr>
      </w:pPr>
    </w:p>
    <w:p w14:paraId="03EB6110" w14:textId="086520F8" w:rsidR="004B553E" w:rsidRPr="00313BEA" w:rsidRDefault="007A5583" w:rsidP="00924EE5">
      <w:pPr>
        <w:pStyle w:val="prastasistinklapis"/>
        <w:spacing w:before="0" w:beforeAutospacing="0" w:after="0" w:afterAutospacing="0" w:line="360" w:lineRule="auto"/>
        <w:ind w:firstLine="720"/>
        <w:jc w:val="both"/>
        <w:rPr>
          <w:lang w:val="lt-LT"/>
        </w:rPr>
      </w:pPr>
      <w:r w:rsidRPr="00313BEA">
        <w:rPr>
          <w:lang w:val="lt-LT"/>
        </w:rPr>
        <w:t xml:space="preserve">Vadovaudamasi Lietuvos Respublikos vietos savivaldos įstatymo </w:t>
      </w:r>
      <w:r w:rsidR="00B0090C" w:rsidRPr="00313BEA">
        <w:rPr>
          <w:lang w:val="lt-LT"/>
        </w:rPr>
        <w:t>15 straipsnio 2 dalies 29</w:t>
      </w:r>
      <w:r w:rsidR="0083414C" w:rsidRPr="00313BEA">
        <w:rPr>
          <w:lang w:val="lt-LT"/>
        </w:rPr>
        <w:t xml:space="preserve"> </w:t>
      </w:r>
      <w:r w:rsidR="00B0090C" w:rsidRPr="00313BEA">
        <w:rPr>
          <w:lang w:val="lt-LT"/>
        </w:rPr>
        <w:t>punktu</w:t>
      </w:r>
      <w:r w:rsidR="00981DF4">
        <w:rPr>
          <w:lang w:val="lt-LT"/>
        </w:rPr>
        <w:t>,</w:t>
      </w:r>
      <w:r w:rsidR="00A80E17">
        <w:rPr>
          <w:lang w:val="lt-LT"/>
        </w:rPr>
        <w:t xml:space="preserve"> 16 straipsnio 1 dalimi</w:t>
      </w:r>
      <w:r w:rsidR="00981DF4">
        <w:rPr>
          <w:lang w:val="lt-LT"/>
        </w:rPr>
        <w:t xml:space="preserve"> </w:t>
      </w:r>
      <w:r w:rsidR="00C10578" w:rsidRPr="00313BEA">
        <w:rPr>
          <w:color w:val="000000"/>
          <w:lang w:val="lt-LT" w:eastAsia="lt-LT"/>
        </w:rPr>
        <w:t xml:space="preserve"> </w:t>
      </w:r>
      <w:r w:rsidR="009F4380" w:rsidRPr="00313BEA">
        <w:rPr>
          <w:lang w:val="lt-LT" w:eastAsia="lt-LT"/>
        </w:rPr>
        <w:t xml:space="preserve">ir atsižvelgdama į Kalvarijos </w:t>
      </w:r>
      <w:r w:rsidR="00EC5CC7" w:rsidRPr="00313BEA">
        <w:rPr>
          <w:lang w:val="lt-LT" w:eastAsia="lt-LT"/>
        </w:rPr>
        <w:t xml:space="preserve">savivaldybės </w:t>
      </w:r>
      <w:r w:rsidR="00644F83" w:rsidRPr="00313BEA">
        <w:rPr>
          <w:lang w:val="lt-LT" w:eastAsia="lt-LT"/>
        </w:rPr>
        <w:t xml:space="preserve">socialinių paslaugų centro </w:t>
      </w:r>
      <w:r w:rsidR="009F4380" w:rsidRPr="00313BEA">
        <w:rPr>
          <w:lang w:val="lt-LT" w:eastAsia="lt-LT"/>
        </w:rPr>
        <w:t>20</w:t>
      </w:r>
      <w:r w:rsidR="00522366" w:rsidRPr="00313BEA">
        <w:rPr>
          <w:lang w:val="lt-LT" w:eastAsia="lt-LT"/>
        </w:rPr>
        <w:t>2</w:t>
      </w:r>
      <w:r w:rsidR="00656CB3">
        <w:rPr>
          <w:lang w:val="lt-LT" w:eastAsia="lt-LT"/>
        </w:rPr>
        <w:t>6</w:t>
      </w:r>
      <w:r w:rsidR="009F4380" w:rsidRPr="00313BEA">
        <w:rPr>
          <w:lang w:val="lt-LT" w:eastAsia="lt-LT"/>
        </w:rPr>
        <w:t>-</w:t>
      </w:r>
      <w:r w:rsidR="000F37F6">
        <w:rPr>
          <w:lang w:val="lt-LT" w:eastAsia="lt-LT"/>
        </w:rPr>
        <w:t>03</w:t>
      </w:r>
      <w:r w:rsidR="009F4380" w:rsidRPr="00313BEA">
        <w:rPr>
          <w:lang w:val="lt-LT" w:eastAsia="lt-LT"/>
        </w:rPr>
        <w:t>-</w:t>
      </w:r>
      <w:r w:rsidR="000F37F6">
        <w:rPr>
          <w:lang w:val="lt-LT" w:eastAsia="lt-LT"/>
        </w:rPr>
        <w:t>13</w:t>
      </w:r>
      <w:r w:rsidR="009F4380" w:rsidRPr="00313BEA">
        <w:rPr>
          <w:lang w:val="lt-LT" w:eastAsia="lt-LT"/>
        </w:rPr>
        <w:t xml:space="preserve"> </w:t>
      </w:r>
      <w:r w:rsidR="00B06000" w:rsidRPr="00313BEA">
        <w:rPr>
          <w:lang w:val="lt-LT" w:eastAsia="lt-LT"/>
        </w:rPr>
        <w:t xml:space="preserve">raštą Nr. </w:t>
      </w:r>
      <w:r w:rsidR="000F37F6">
        <w:rPr>
          <w:lang w:val="lt-LT" w:eastAsia="lt-LT"/>
        </w:rPr>
        <w:t>113</w:t>
      </w:r>
      <w:r w:rsidR="00EC5CC7" w:rsidRPr="00313BEA">
        <w:rPr>
          <w:lang w:val="lt-LT" w:eastAsia="lt-LT"/>
        </w:rPr>
        <w:t>S</w:t>
      </w:r>
      <w:r w:rsidR="00B06000" w:rsidRPr="00313BEA">
        <w:rPr>
          <w:lang w:val="lt-LT" w:eastAsia="lt-LT"/>
        </w:rPr>
        <w:t xml:space="preserve"> „Dėl</w:t>
      </w:r>
      <w:r w:rsidR="00026AFE" w:rsidRPr="00313BEA">
        <w:rPr>
          <w:lang w:val="lt-LT" w:eastAsia="lt-LT"/>
        </w:rPr>
        <w:t xml:space="preserve"> </w:t>
      </w:r>
      <w:r w:rsidR="00ED4572" w:rsidRPr="00313BEA">
        <w:rPr>
          <w:lang w:val="lt-LT" w:eastAsia="lt-LT"/>
        </w:rPr>
        <w:t>socialinių paslaugų kainų</w:t>
      </w:r>
      <w:r w:rsidR="00B06000" w:rsidRPr="00313BEA">
        <w:rPr>
          <w:lang w:val="lt-LT" w:eastAsia="lt-LT"/>
        </w:rPr>
        <w:t xml:space="preserve">“, </w:t>
      </w:r>
      <w:r w:rsidR="00F5727A" w:rsidRPr="00313BEA">
        <w:rPr>
          <w:lang w:val="lt-LT"/>
        </w:rPr>
        <w:t>Kalvarijos savivaldybės taryba</w:t>
      </w:r>
      <w:r w:rsidR="002D3217" w:rsidRPr="00313BEA">
        <w:rPr>
          <w:lang w:val="lt-LT"/>
        </w:rPr>
        <w:t xml:space="preserve"> </w:t>
      </w:r>
      <w:r w:rsidR="00F5727A" w:rsidRPr="00313BEA">
        <w:rPr>
          <w:lang w:val="lt-LT"/>
        </w:rPr>
        <w:t xml:space="preserve"> </w:t>
      </w:r>
      <w:r w:rsidR="00B0207E">
        <w:rPr>
          <w:lang w:val="lt-LT"/>
        </w:rPr>
        <w:t xml:space="preserve">                   </w:t>
      </w:r>
      <w:r w:rsidR="00F5727A" w:rsidRPr="00313BEA">
        <w:rPr>
          <w:lang w:val="lt-LT"/>
        </w:rPr>
        <w:t>n u s p r e n d ž i a:</w:t>
      </w:r>
    </w:p>
    <w:p w14:paraId="70583300" w14:textId="0B0DC250" w:rsidR="00332DCE" w:rsidRDefault="008D6077" w:rsidP="008D6077">
      <w:pPr>
        <w:pStyle w:val="Sraopastraipa"/>
        <w:tabs>
          <w:tab w:val="left" w:pos="709"/>
        </w:tabs>
        <w:spacing w:line="360" w:lineRule="auto"/>
        <w:ind w:left="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ab/>
      </w:r>
      <w:r w:rsidR="00BC40D6">
        <w:rPr>
          <w:sz w:val="24"/>
          <w:szCs w:val="24"/>
          <w:lang w:val="lt-LT"/>
        </w:rPr>
        <w:t xml:space="preserve">Pakeisti </w:t>
      </w:r>
      <w:r>
        <w:rPr>
          <w:sz w:val="24"/>
          <w:szCs w:val="24"/>
          <w:lang w:val="lt-LT"/>
        </w:rPr>
        <w:t>K</w:t>
      </w:r>
      <w:r w:rsidRPr="008D6077">
        <w:rPr>
          <w:bCs/>
          <w:sz w:val="24"/>
          <w:szCs w:val="24"/>
          <w:lang w:val="lt-LT"/>
        </w:rPr>
        <w:t xml:space="preserve">alvarijos savivaldybės tarybos 2025 m. lapkričio 28 d. </w:t>
      </w:r>
      <w:r w:rsidR="00E35D03">
        <w:rPr>
          <w:bCs/>
          <w:sz w:val="24"/>
          <w:szCs w:val="24"/>
          <w:lang w:val="lt-LT"/>
        </w:rPr>
        <w:t xml:space="preserve">sprendimu </w:t>
      </w:r>
      <w:r w:rsidRPr="008D6077">
        <w:rPr>
          <w:bCs/>
          <w:sz w:val="24"/>
          <w:szCs w:val="24"/>
          <w:lang w:val="lt-LT"/>
        </w:rPr>
        <w:t xml:space="preserve">Nr. </w:t>
      </w:r>
      <w:r>
        <w:rPr>
          <w:bCs/>
          <w:sz w:val="24"/>
          <w:szCs w:val="24"/>
          <w:lang w:val="lt-LT"/>
        </w:rPr>
        <w:t>T</w:t>
      </w:r>
      <w:r w:rsidRPr="008D6077">
        <w:rPr>
          <w:bCs/>
          <w:sz w:val="24"/>
          <w:szCs w:val="24"/>
          <w:lang w:val="lt-LT"/>
        </w:rPr>
        <w:t xml:space="preserve">-152 </w:t>
      </w:r>
      <w:r w:rsidRPr="008D6077">
        <w:rPr>
          <w:bCs/>
          <w:sz w:val="24"/>
          <w:szCs w:val="24"/>
          <w:lang w:val="lt-LT" w:eastAsia="lt-LT"/>
        </w:rPr>
        <w:t>„</w:t>
      </w:r>
      <w:r>
        <w:rPr>
          <w:bCs/>
          <w:sz w:val="24"/>
          <w:szCs w:val="24"/>
          <w:lang w:val="lt-LT" w:eastAsia="lt-LT"/>
        </w:rPr>
        <w:t>D</w:t>
      </w:r>
      <w:r w:rsidRPr="008D6077">
        <w:rPr>
          <w:bCs/>
          <w:sz w:val="24"/>
          <w:szCs w:val="24"/>
          <w:lang w:val="lt-LT"/>
        </w:rPr>
        <w:t xml:space="preserve">ėl </w:t>
      </w:r>
      <w:r>
        <w:rPr>
          <w:bCs/>
          <w:sz w:val="24"/>
          <w:szCs w:val="24"/>
          <w:lang w:val="lt-LT"/>
        </w:rPr>
        <w:t>K</w:t>
      </w:r>
      <w:r w:rsidRPr="008D6077">
        <w:rPr>
          <w:bCs/>
          <w:sz w:val="24"/>
          <w:szCs w:val="24"/>
          <w:lang w:val="lt-LT"/>
        </w:rPr>
        <w:t>alvarijos savivaldybės socialinių paslaugų centro kainų patvirtinimo</w:t>
      </w:r>
      <w:r w:rsidRPr="008D6077">
        <w:rPr>
          <w:bCs/>
          <w:sz w:val="24"/>
          <w:szCs w:val="24"/>
          <w:lang w:val="lt-LT" w:eastAsia="lt-LT"/>
        </w:rPr>
        <w:t>“</w:t>
      </w:r>
      <w:r>
        <w:rPr>
          <w:bCs/>
          <w:sz w:val="24"/>
          <w:szCs w:val="24"/>
          <w:lang w:val="lt-LT" w:eastAsia="lt-LT"/>
        </w:rPr>
        <w:t xml:space="preserve"> </w:t>
      </w:r>
      <w:r>
        <w:rPr>
          <w:sz w:val="24"/>
          <w:szCs w:val="24"/>
          <w:lang w:val="lt-LT"/>
        </w:rPr>
        <w:t>p</w:t>
      </w:r>
      <w:r w:rsidR="00816662" w:rsidRPr="00313BEA">
        <w:rPr>
          <w:sz w:val="24"/>
          <w:szCs w:val="24"/>
          <w:lang w:val="lt-LT"/>
        </w:rPr>
        <w:t>atvirtint</w:t>
      </w:r>
      <w:r>
        <w:rPr>
          <w:sz w:val="24"/>
          <w:szCs w:val="24"/>
          <w:lang w:val="lt-LT"/>
        </w:rPr>
        <w:t>as</w:t>
      </w:r>
      <w:r w:rsidR="00816662" w:rsidRPr="00313BEA">
        <w:rPr>
          <w:sz w:val="24"/>
          <w:szCs w:val="24"/>
          <w:lang w:val="lt-LT"/>
        </w:rPr>
        <w:t xml:space="preserve"> </w:t>
      </w:r>
      <w:r w:rsidR="00E35D03" w:rsidRPr="00E35D03">
        <w:rPr>
          <w:sz w:val="24"/>
          <w:szCs w:val="24"/>
          <w:lang w:val="lt-LT"/>
        </w:rPr>
        <w:t xml:space="preserve">Kalvarijos savivaldybės socialinių paslaugų centro kainas </w:t>
      </w:r>
      <w:r w:rsidR="0071465D">
        <w:rPr>
          <w:sz w:val="24"/>
          <w:szCs w:val="24"/>
          <w:lang w:val="lt-LT"/>
        </w:rPr>
        <w:t xml:space="preserve">ir išdėstyti </w:t>
      </w:r>
      <w:r w:rsidR="00E35D03">
        <w:rPr>
          <w:sz w:val="24"/>
          <w:szCs w:val="24"/>
          <w:lang w:val="lt-LT"/>
        </w:rPr>
        <w:t xml:space="preserve">jas </w:t>
      </w:r>
      <w:r w:rsidR="0071465D">
        <w:rPr>
          <w:sz w:val="24"/>
          <w:szCs w:val="24"/>
          <w:lang w:val="lt-LT"/>
        </w:rPr>
        <w:t>taip:</w:t>
      </w:r>
    </w:p>
    <w:tbl>
      <w:tblPr>
        <w:tblStyle w:val="Lentelstinklelis1"/>
        <w:tblW w:w="9469" w:type="dxa"/>
        <w:tblLook w:val="04A0" w:firstRow="1" w:lastRow="0" w:firstColumn="1" w:lastColumn="0" w:noHBand="0" w:noVBand="1"/>
      </w:tblPr>
      <w:tblGrid>
        <w:gridCol w:w="726"/>
        <w:gridCol w:w="4372"/>
        <w:gridCol w:w="2835"/>
        <w:gridCol w:w="1536"/>
      </w:tblGrid>
      <w:tr w:rsidR="0071465D" w:rsidRPr="00B0207E" w14:paraId="3F906C2B" w14:textId="77777777" w:rsidTr="005B51C4">
        <w:tc>
          <w:tcPr>
            <w:tcW w:w="726" w:type="dxa"/>
          </w:tcPr>
          <w:p w14:paraId="254243DF" w14:textId="49CDC767" w:rsidR="0071465D" w:rsidRPr="00B0207E" w:rsidRDefault="0071465D" w:rsidP="005B51C4">
            <w:pPr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</w:pPr>
            <w:r w:rsidRPr="00B0207E"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  <w:t>„Eil. Nr.</w:t>
            </w:r>
          </w:p>
        </w:tc>
        <w:tc>
          <w:tcPr>
            <w:tcW w:w="4372" w:type="dxa"/>
          </w:tcPr>
          <w:p w14:paraId="7A329208" w14:textId="77777777" w:rsidR="0071465D" w:rsidRPr="00B0207E" w:rsidRDefault="0071465D" w:rsidP="005B51C4">
            <w:pPr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</w:pPr>
            <w:r w:rsidRPr="00B0207E"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  <w:t>Socialinės paslaugos pavadinimas</w:t>
            </w:r>
          </w:p>
        </w:tc>
        <w:tc>
          <w:tcPr>
            <w:tcW w:w="2835" w:type="dxa"/>
          </w:tcPr>
          <w:p w14:paraId="01193CD0" w14:textId="77777777" w:rsidR="0071465D" w:rsidRPr="00B0207E" w:rsidRDefault="0071465D" w:rsidP="005B51C4">
            <w:pPr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</w:pPr>
            <w:r w:rsidRPr="00B0207E"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  <w:t>Mato vienetas</w:t>
            </w:r>
          </w:p>
        </w:tc>
        <w:tc>
          <w:tcPr>
            <w:tcW w:w="1536" w:type="dxa"/>
          </w:tcPr>
          <w:p w14:paraId="403EAD70" w14:textId="77777777" w:rsidR="0071465D" w:rsidRPr="00B0207E" w:rsidRDefault="0071465D" w:rsidP="005B51C4">
            <w:pPr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</w:pPr>
            <w:r w:rsidRPr="00B0207E"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  <w:t>Kaina, Eur</w:t>
            </w:r>
          </w:p>
        </w:tc>
      </w:tr>
      <w:tr w:rsidR="0071465D" w:rsidRPr="00B0207E" w14:paraId="5CBF2CF1" w14:textId="77777777" w:rsidTr="005B51C4">
        <w:trPr>
          <w:trHeight w:val="86"/>
        </w:trPr>
        <w:tc>
          <w:tcPr>
            <w:tcW w:w="726" w:type="dxa"/>
          </w:tcPr>
          <w:p w14:paraId="229281B1" w14:textId="77777777" w:rsidR="0071465D" w:rsidRPr="00B0207E" w:rsidRDefault="0071465D" w:rsidP="005B51C4">
            <w:pPr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</w:pPr>
            <w:r w:rsidRPr="00B0207E"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  <w:t>1.</w:t>
            </w:r>
          </w:p>
        </w:tc>
        <w:tc>
          <w:tcPr>
            <w:tcW w:w="8743" w:type="dxa"/>
            <w:gridSpan w:val="3"/>
          </w:tcPr>
          <w:p w14:paraId="6986357F" w14:textId="77777777" w:rsidR="0071465D" w:rsidRPr="00B0207E" w:rsidRDefault="0071465D" w:rsidP="005B51C4">
            <w:pPr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</w:pPr>
            <w:r w:rsidRPr="00B0207E"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  <w:t>Bendrosios socialinės paslaugos:</w:t>
            </w:r>
          </w:p>
        </w:tc>
      </w:tr>
      <w:tr w:rsidR="0071465D" w:rsidRPr="00B0207E" w14:paraId="750BB101" w14:textId="77777777" w:rsidTr="005B51C4">
        <w:tc>
          <w:tcPr>
            <w:tcW w:w="726" w:type="dxa"/>
          </w:tcPr>
          <w:p w14:paraId="2D2BF14B" w14:textId="77777777" w:rsidR="0071465D" w:rsidRPr="00B0207E" w:rsidRDefault="0071465D" w:rsidP="005B51C4">
            <w:pPr>
              <w:widowControl w:val="0"/>
              <w:suppressAutoHyphens/>
              <w:contextualSpacing/>
              <w:rPr>
                <w:rFonts w:ascii="Times New Roman" w:hAnsi="Times New Roman" w:cs="Times New Roman"/>
                <w:color w:val="00000A"/>
                <w:sz w:val="24"/>
                <w:lang w:val="lt-LT" w:eastAsia="zh-CN"/>
              </w:rPr>
            </w:pPr>
            <w:r w:rsidRPr="00B0207E">
              <w:rPr>
                <w:rFonts w:ascii="Times New Roman" w:hAnsi="Times New Roman" w:cs="Times New Roman"/>
                <w:color w:val="00000A"/>
                <w:sz w:val="24"/>
                <w:lang w:val="lt-LT" w:eastAsia="zh-CN"/>
              </w:rPr>
              <w:t>1.1.</w:t>
            </w:r>
          </w:p>
        </w:tc>
        <w:tc>
          <w:tcPr>
            <w:tcW w:w="4372" w:type="dxa"/>
          </w:tcPr>
          <w:p w14:paraId="09D498A0" w14:textId="77777777" w:rsidR="0071465D" w:rsidRPr="00B0207E" w:rsidRDefault="0071465D" w:rsidP="005B51C4">
            <w:pPr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B0207E">
              <w:rPr>
                <w:rFonts w:ascii="Times New Roman" w:hAnsi="Times New Roman" w:cs="Times New Roman"/>
                <w:sz w:val="24"/>
                <w:lang w:val="lt-LT" w:eastAsia="zh-CN"/>
              </w:rPr>
              <w:t>Transporto organizavimas</w:t>
            </w:r>
          </w:p>
        </w:tc>
        <w:tc>
          <w:tcPr>
            <w:tcW w:w="2835" w:type="dxa"/>
          </w:tcPr>
          <w:p w14:paraId="3BEFE574" w14:textId="77777777" w:rsidR="0071465D" w:rsidRPr="00B0207E" w:rsidRDefault="0071465D" w:rsidP="005B51C4">
            <w:pPr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B0207E">
              <w:rPr>
                <w:rFonts w:ascii="Times New Roman" w:hAnsi="Times New Roman" w:cs="Times New Roman"/>
                <w:sz w:val="24"/>
                <w:lang w:val="lt-LT" w:eastAsia="zh-CN"/>
              </w:rPr>
              <w:t>1 km</w:t>
            </w:r>
          </w:p>
        </w:tc>
        <w:tc>
          <w:tcPr>
            <w:tcW w:w="1536" w:type="dxa"/>
          </w:tcPr>
          <w:p w14:paraId="7D4256DF" w14:textId="6D4C3C66" w:rsidR="0071465D" w:rsidRPr="00B0207E" w:rsidRDefault="002B22E3" w:rsidP="005B51C4">
            <w:pPr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</w:pPr>
            <w:r w:rsidRPr="00B0207E">
              <w:rPr>
                <w:rFonts w:ascii="Times New Roman" w:hAnsi="Times New Roman" w:cs="Times New Roman"/>
                <w:strike/>
                <w:sz w:val="24"/>
                <w:lang w:val="lt-LT" w:eastAsia="zh-CN"/>
              </w:rPr>
              <w:t>0,70</w:t>
            </w:r>
            <w:r w:rsidRPr="00B0207E"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  <w:t xml:space="preserve"> </w:t>
            </w:r>
            <w:r w:rsidR="0071465D" w:rsidRPr="00B0207E"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  <w:t>0,</w:t>
            </w:r>
            <w:r w:rsidR="00211992" w:rsidRPr="00B0207E"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  <w:t>84</w:t>
            </w:r>
          </w:p>
        </w:tc>
      </w:tr>
      <w:tr w:rsidR="0071465D" w:rsidRPr="00B0207E" w14:paraId="374C1682" w14:textId="77777777" w:rsidTr="005B51C4">
        <w:tc>
          <w:tcPr>
            <w:tcW w:w="726" w:type="dxa"/>
          </w:tcPr>
          <w:p w14:paraId="5C926747" w14:textId="77777777" w:rsidR="0071465D" w:rsidRPr="00B0207E" w:rsidRDefault="0071465D" w:rsidP="005B51C4">
            <w:pPr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B0207E">
              <w:rPr>
                <w:rFonts w:ascii="Times New Roman" w:hAnsi="Times New Roman" w:cs="Times New Roman"/>
                <w:sz w:val="24"/>
                <w:lang w:val="lt-LT" w:eastAsia="zh-CN"/>
              </w:rPr>
              <w:t>1.2.</w:t>
            </w:r>
          </w:p>
        </w:tc>
        <w:tc>
          <w:tcPr>
            <w:tcW w:w="4372" w:type="dxa"/>
          </w:tcPr>
          <w:p w14:paraId="7790E8A1" w14:textId="77777777" w:rsidR="0071465D" w:rsidRPr="00B0207E" w:rsidRDefault="0071465D" w:rsidP="005B51C4">
            <w:pPr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B0207E">
              <w:rPr>
                <w:rFonts w:ascii="Times New Roman" w:hAnsi="Times New Roman" w:cs="Times New Roman"/>
                <w:sz w:val="24"/>
                <w:lang w:val="lt-LT" w:eastAsia="zh-CN"/>
              </w:rPr>
              <w:t>Sociokultūrinės paslaugos</w:t>
            </w:r>
          </w:p>
        </w:tc>
        <w:tc>
          <w:tcPr>
            <w:tcW w:w="2835" w:type="dxa"/>
          </w:tcPr>
          <w:p w14:paraId="0D396087" w14:textId="77777777" w:rsidR="0071465D" w:rsidRPr="00B0207E" w:rsidRDefault="0071465D" w:rsidP="005B51C4">
            <w:pPr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B0207E">
              <w:rPr>
                <w:rFonts w:ascii="Times New Roman" w:hAnsi="Times New Roman" w:cs="Times New Roman"/>
                <w:sz w:val="24"/>
                <w:lang w:val="lt-LT" w:eastAsia="zh-CN"/>
              </w:rPr>
              <w:t>1 mėn. asmeniui</w:t>
            </w:r>
          </w:p>
        </w:tc>
        <w:tc>
          <w:tcPr>
            <w:tcW w:w="1536" w:type="dxa"/>
          </w:tcPr>
          <w:p w14:paraId="6D38CE37" w14:textId="77777777" w:rsidR="0071465D" w:rsidRPr="00B0207E" w:rsidRDefault="0071465D" w:rsidP="005B51C4">
            <w:pPr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B0207E">
              <w:rPr>
                <w:rFonts w:ascii="Times New Roman" w:hAnsi="Times New Roman" w:cs="Times New Roman"/>
                <w:sz w:val="24"/>
                <w:lang w:val="lt-LT" w:eastAsia="zh-CN"/>
              </w:rPr>
              <w:t>2,50</w:t>
            </w:r>
          </w:p>
        </w:tc>
      </w:tr>
      <w:tr w:rsidR="0071465D" w:rsidRPr="00B0207E" w14:paraId="73F5E2BB" w14:textId="77777777" w:rsidTr="005B51C4">
        <w:trPr>
          <w:trHeight w:val="419"/>
        </w:trPr>
        <w:tc>
          <w:tcPr>
            <w:tcW w:w="726" w:type="dxa"/>
          </w:tcPr>
          <w:p w14:paraId="7D083CE2" w14:textId="77777777" w:rsidR="0071465D" w:rsidRPr="00B0207E" w:rsidRDefault="0071465D" w:rsidP="005B51C4">
            <w:pPr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</w:pPr>
            <w:r w:rsidRPr="00B0207E"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  <w:t>2.</w:t>
            </w:r>
          </w:p>
        </w:tc>
        <w:tc>
          <w:tcPr>
            <w:tcW w:w="8743" w:type="dxa"/>
            <w:gridSpan w:val="3"/>
          </w:tcPr>
          <w:p w14:paraId="4014AB21" w14:textId="77777777" w:rsidR="0071465D" w:rsidRPr="00B0207E" w:rsidRDefault="0071465D" w:rsidP="005B51C4">
            <w:pPr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</w:pPr>
            <w:r w:rsidRPr="00B0207E"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  <w:t>Socialinės priežiūros paslaugos:</w:t>
            </w:r>
          </w:p>
        </w:tc>
      </w:tr>
      <w:tr w:rsidR="0071465D" w:rsidRPr="00410186" w14:paraId="3C0671C8" w14:textId="77777777" w:rsidTr="005B51C4">
        <w:trPr>
          <w:trHeight w:val="410"/>
        </w:trPr>
        <w:tc>
          <w:tcPr>
            <w:tcW w:w="726" w:type="dxa"/>
          </w:tcPr>
          <w:p w14:paraId="3B0826A8" w14:textId="77777777" w:rsidR="0071465D" w:rsidRPr="00410186" w:rsidRDefault="0071465D" w:rsidP="005B51C4">
            <w:pPr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2.1.</w:t>
            </w:r>
          </w:p>
        </w:tc>
        <w:tc>
          <w:tcPr>
            <w:tcW w:w="4372" w:type="dxa"/>
          </w:tcPr>
          <w:p w14:paraId="42BFC549" w14:textId="77777777" w:rsidR="0071465D" w:rsidRPr="00410186" w:rsidRDefault="0071465D" w:rsidP="005B51C4">
            <w:pPr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Pagalba į namus</w:t>
            </w:r>
          </w:p>
        </w:tc>
        <w:tc>
          <w:tcPr>
            <w:tcW w:w="2835" w:type="dxa"/>
          </w:tcPr>
          <w:p w14:paraId="52005B95" w14:textId="77777777" w:rsidR="0071465D" w:rsidRPr="00410186" w:rsidRDefault="0071465D" w:rsidP="005B51C4">
            <w:pPr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1 val. asmeniui</w:t>
            </w:r>
          </w:p>
        </w:tc>
        <w:tc>
          <w:tcPr>
            <w:tcW w:w="1536" w:type="dxa"/>
          </w:tcPr>
          <w:p w14:paraId="72C649B4" w14:textId="77777777" w:rsidR="0071465D" w:rsidRPr="00410186" w:rsidRDefault="0071465D" w:rsidP="005B51C4">
            <w:pPr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8,90</w:t>
            </w:r>
          </w:p>
        </w:tc>
      </w:tr>
      <w:tr w:rsidR="0071465D" w:rsidRPr="00410186" w14:paraId="7B5816B8" w14:textId="77777777" w:rsidTr="005B51C4">
        <w:trPr>
          <w:trHeight w:val="697"/>
        </w:trPr>
        <w:tc>
          <w:tcPr>
            <w:tcW w:w="726" w:type="dxa"/>
          </w:tcPr>
          <w:p w14:paraId="5E47D501" w14:textId="77777777" w:rsidR="0071465D" w:rsidRPr="00410186" w:rsidRDefault="0071465D" w:rsidP="005B51C4">
            <w:pPr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2.2.</w:t>
            </w:r>
          </w:p>
        </w:tc>
        <w:tc>
          <w:tcPr>
            <w:tcW w:w="4372" w:type="dxa"/>
          </w:tcPr>
          <w:p w14:paraId="04C36EEB" w14:textId="77777777" w:rsidR="0071465D" w:rsidRPr="00410186" w:rsidRDefault="0071465D" w:rsidP="005B51C4">
            <w:pPr>
              <w:suppressLineNumbers/>
              <w:suppressAutoHyphens/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Socialinių įgūdžių ugdymas, palaikymas ir (ar) atkūrimas</w:t>
            </w:r>
          </w:p>
        </w:tc>
        <w:tc>
          <w:tcPr>
            <w:tcW w:w="2835" w:type="dxa"/>
          </w:tcPr>
          <w:p w14:paraId="5882E1E5" w14:textId="77777777" w:rsidR="0071465D" w:rsidRPr="00410186" w:rsidRDefault="0071465D" w:rsidP="005B51C4">
            <w:pPr>
              <w:suppressLineNumbers/>
              <w:suppressAutoHyphens/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1 val. asmeniui</w:t>
            </w:r>
          </w:p>
        </w:tc>
        <w:tc>
          <w:tcPr>
            <w:tcW w:w="1536" w:type="dxa"/>
          </w:tcPr>
          <w:p w14:paraId="3020F4B2" w14:textId="77777777" w:rsidR="0071465D" w:rsidRPr="00410186" w:rsidRDefault="0071465D" w:rsidP="005B51C4">
            <w:pPr>
              <w:suppressLineNumbers/>
              <w:suppressAutoHyphens/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7,84</w:t>
            </w:r>
          </w:p>
        </w:tc>
      </w:tr>
      <w:tr w:rsidR="0071465D" w:rsidRPr="00410186" w14:paraId="3D4A156D" w14:textId="77777777" w:rsidTr="005B51C4">
        <w:trPr>
          <w:trHeight w:val="697"/>
        </w:trPr>
        <w:tc>
          <w:tcPr>
            <w:tcW w:w="726" w:type="dxa"/>
          </w:tcPr>
          <w:p w14:paraId="7D6C8AAC" w14:textId="77777777" w:rsidR="0071465D" w:rsidRPr="00410186" w:rsidRDefault="0071465D" w:rsidP="005B51C4">
            <w:pPr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2.3.</w:t>
            </w:r>
          </w:p>
        </w:tc>
        <w:tc>
          <w:tcPr>
            <w:tcW w:w="4372" w:type="dxa"/>
          </w:tcPr>
          <w:p w14:paraId="4810F62C" w14:textId="77777777" w:rsidR="0071465D" w:rsidRPr="00410186" w:rsidRDefault="0071465D" w:rsidP="005B51C4">
            <w:pPr>
              <w:suppressLineNumbers/>
              <w:suppressAutoHyphens/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Psichosocialinė pagalba</w:t>
            </w:r>
          </w:p>
        </w:tc>
        <w:tc>
          <w:tcPr>
            <w:tcW w:w="2835" w:type="dxa"/>
          </w:tcPr>
          <w:p w14:paraId="4DC0E268" w14:textId="77777777" w:rsidR="0071465D" w:rsidRPr="00410186" w:rsidRDefault="0071465D" w:rsidP="005B51C4">
            <w:pPr>
              <w:suppressLineNumbers/>
              <w:suppressAutoHyphens/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1 val. asmeniui</w:t>
            </w:r>
          </w:p>
        </w:tc>
        <w:tc>
          <w:tcPr>
            <w:tcW w:w="1536" w:type="dxa"/>
          </w:tcPr>
          <w:p w14:paraId="7BBA8340" w14:textId="77777777" w:rsidR="0071465D" w:rsidRPr="00410186" w:rsidRDefault="0071465D" w:rsidP="005B51C4">
            <w:pPr>
              <w:suppressLineNumbers/>
              <w:suppressAutoHyphens/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18,55</w:t>
            </w:r>
          </w:p>
        </w:tc>
      </w:tr>
      <w:tr w:rsidR="0071465D" w:rsidRPr="00410186" w14:paraId="2D33B304" w14:textId="77777777" w:rsidTr="005B51C4">
        <w:trPr>
          <w:trHeight w:val="697"/>
        </w:trPr>
        <w:tc>
          <w:tcPr>
            <w:tcW w:w="726" w:type="dxa"/>
          </w:tcPr>
          <w:p w14:paraId="5E24D515" w14:textId="77777777" w:rsidR="0071465D" w:rsidRPr="00410186" w:rsidRDefault="0071465D" w:rsidP="005B51C4">
            <w:pPr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2.4.</w:t>
            </w:r>
          </w:p>
        </w:tc>
        <w:tc>
          <w:tcPr>
            <w:tcW w:w="4372" w:type="dxa"/>
          </w:tcPr>
          <w:p w14:paraId="460F6257" w14:textId="77777777" w:rsidR="0071465D" w:rsidRPr="00410186" w:rsidRDefault="0071465D" w:rsidP="005B51C4">
            <w:pPr>
              <w:suppressLineNumbers/>
              <w:suppressAutoHyphens/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Palydėjimo paslauga jaunuoliams</w:t>
            </w:r>
          </w:p>
        </w:tc>
        <w:tc>
          <w:tcPr>
            <w:tcW w:w="2835" w:type="dxa"/>
          </w:tcPr>
          <w:p w14:paraId="573C8A08" w14:textId="77777777" w:rsidR="0071465D" w:rsidRPr="00410186" w:rsidRDefault="0071465D" w:rsidP="005B51C4">
            <w:pPr>
              <w:suppressLineNumbers/>
              <w:suppressAutoHyphens/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1 mėn. asmeniui</w:t>
            </w:r>
          </w:p>
        </w:tc>
        <w:tc>
          <w:tcPr>
            <w:tcW w:w="1536" w:type="dxa"/>
          </w:tcPr>
          <w:p w14:paraId="48883A5C" w14:textId="77777777" w:rsidR="0071465D" w:rsidRPr="00410186" w:rsidRDefault="0071465D" w:rsidP="005B51C4">
            <w:pPr>
              <w:suppressLineNumbers/>
              <w:suppressAutoHyphens/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223,46</w:t>
            </w:r>
          </w:p>
        </w:tc>
      </w:tr>
      <w:tr w:rsidR="0071465D" w:rsidRPr="00410186" w14:paraId="4513B7D3" w14:textId="77777777" w:rsidTr="005B51C4">
        <w:tc>
          <w:tcPr>
            <w:tcW w:w="726" w:type="dxa"/>
          </w:tcPr>
          <w:p w14:paraId="336760E4" w14:textId="77777777" w:rsidR="0071465D" w:rsidRPr="00410186" w:rsidRDefault="0071465D" w:rsidP="005B51C4">
            <w:pPr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  <w:t>3.</w:t>
            </w:r>
          </w:p>
        </w:tc>
        <w:tc>
          <w:tcPr>
            <w:tcW w:w="8743" w:type="dxa"/>
            <w:gridSpan w:val="3"/>
          </w:tcPr>
          <w:p w14:paraId="1FFCECC3" w14:textId="77777777" w:rsidR="0071465D" w:rsidRPr="00410186" w:rsidRDefault="0071465D" w:rsidP="005B51C4">
            <w:pPr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  <w:t>Socialinės globos paslaugos:</w:t>
            </w:r>
          </w:p>
        </w:tc>
      </w:tr>
      <w:tr w:rsidR="0071465D" w:rsidRPr="00410186" w14:paraId="42E85DA0" w14:textId="77777777" w:rsidTr="005B51C4">
        <w:trPr>
          <w:trHeight w:val="297"/>
        </w:trPr>
        <w:tc>
          <w:tcPr>
            <w:tcW w:w="726" w:type="dxa"/>
          </w:tcPr>
          <w:p w14:paraId="20800254" w14:textId="77777777" w:rsidR="0071465D" w:rsidRPr="00410186" w:rsidRDefault="0071465D" w:rsidP="005B51C4">
            <w:pPr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3.1.</w:t>
            </w:r>
          </w:p>
        </w:tc>
        <w:tc>
          <w:tcPr>
            <w:tcW w:w="4372" w:type="dxa"/>
          </w:tcPr>
          <w:p w14:paraId="69E620D6" w14:textId="77777777" w:rsidR="0071465D" w:rsidRPr="00410186" w:rsidRDefault="0071465D" w:rsidP="005B51C4">
            <w:pPr>
              <w:suppressLineNumbers/>
              <w:suppressAutoHyphens/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Dienos socialinė globa institucijoje asmeniui su negalia</w:t>
            </w:r>
          </w:p>
        </w:tc>
        <w:tc>
          <w:tcPr>
            <w:tcW w:w="2835" w:type="dxa"/>
          </w:tcPr>
          <w:p w14:paraId="3C86A728" w14:textId="77777777" w:rsidR="0071465D" w:rsidRPr="00410186" w:rsidRDefault="0071465D" w:rsidP="005B51C4">
            <w:pPr>
              <w:suppressLineNumbers/>
              <w:suppressAutoHyphens/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1 val. asmeniui</w:t>
            </w:r>
          </w:p>
        </w:tc>
        <w:tc>
          <w:tcPr>
            <w:tcW w:w="1536" w:type="dxa"/>
          </w:tcPr>
          <w:p w14:paraId="14C77536" w14:textId="77C3199C" w:rsidR="0071465D" w:rsidRPr="00B463F0" w:rsidRDefault="00B463F0" w:rsidP="005B51C4">
            <w:pPr>
              <w:suppressLineNumbers/>
              <w:suppressAutoHyphens/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</w:pPr>
            <w:r w:rsidRPr="00B463F0">
              <w:rPr>
                <w:rFonts w:ascii="Times New Roman" w:hAnsi="Times New Roman" w:cs="Times New Roman"/>
                <w:strike/>
                <w:sz w:val="24"/>
                <w:lang w:val="lt-LT" w:eastAsia="zh-CN"/>
              </w:rPr>
              <w:t>6,66</w:t>
            </w:r>
            <w:r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  <w:t xml:space="preserve"> </w:t>
            </w:r>
            <w:r w:rsidR="00C85A6D" w:rsidRPr="00B463F0"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  <w:t>7,70</w:t>
            </w:r>
          </w:p>
        </w:tc>
      </w:tr>
      <w:tr w:rsidR="0071465D" w:rsidRPr="00410186" w14:paraId="64152F67" w14:textId="77777777" w:rsidTr="005B51C4">
        <w:tc>
          <w:tcPr>
            <w:tcW w:w="726" w:type="dxa"/>
          </w:tcPr>
          <w:p w14:paraId="675CA820" w14:textId="77777777" w:rsidR="0071465D" w:rsidRPr="00410186" w:rsidRDefault="0071465D" w:rsidP="005B51C4">
            <w:pPr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3.2.</w:t>
            </w:r>
          </w:p>
        </w:tc>
        <w:tc>
          <w:tcPr>
            <w:tcW w:w="4372" w:type="dxa"/>
          </w:tcPr>
          <w:p w14:paraId="68AACE21" w14:textId="77777777" w:rsidR="0071465D" w:rsidRPr="00410186" w:rsidRDefault="0071465D" w:rsidP="005B51C4">
            <w:pPr>
              <w:suppressLineNumbers/>
              <w:suppressAutoHyphens/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Dienos socialinė globa institucijoje asmeniui su sunkia negalia</w:t>
            </w:r>
          </w:p>
        </w:tc>
        <w:tc>
          <w:tcPr>
            <w:tcW w:w="2835" w:type="dxa"/>
          </w:tcPr>
          <w:p w14:paraId="7BB2C783" w14:textId="77777777" w:rsidR="0071465D" w:rsidRPr="00410186" w:rsidRDefault="0071465D" w:rsidP="005B51C4">
            <w:pPr>
              <w:suppressLineNumbers/>
              <w:suppressAutoHyphens/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1 val. asmeniui</w:t>
            </w:r>
          </w:p>
        </w:tc>
        <w:tc>
          <w:tcPr>
            <w:tcW w:w="1536" w:type="dxa"/>
          </w:tcPr>
          <w:p w14:paraId="149CF2A4" w14:textId="3676D116" w:rsidR="0071465D" w:rsidRPr="00B463F0" w:rsidRDefault="00B463F0" w:rsidP="005B51C4">
            <w:pPr>
              <w:suppressLineNumbers/>
              <w:suppressAutoHyphens/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</w:pPr>
            <w:r w:rsidRPr="00B463F0">
              <w:rPr>
                <w:rFonts w:ascii="Times New Roman" w:hAnsi="Times New Roman" w:cs="Times New Roman"/>
                <w:strike/>
                <w:sz w:val="24"/>
                <w:lang w:val="lt-LT" w:eastAsia="zh-CN"/>
              </w:rPr>
              <w:t>8,07</w:t>
            </w:r>
            <w:r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  <w:t xml:space="preserve"> </w:t>
            </w:r>
            <w:r w:rsidR="00BD1979" w:rsidRPr="00B463F0"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  <w:t>9,85</w:t>
            </w:r>
          </w:p>
        </w:tc>
      </w:tr>
      <w:tr w:rsidR="0071465D" w:rsidRPr="00410186" w14:paraId="41C0A6C4" w14:textId="77777777" w:rsidTr="005B51C4">
        <w:tc>
          <w:tcPr>
            <w:tcW w:w="726" w:type="dxa"/>
          </w:tcPr>
          <w:p w14:paraId="1BC87A9B" w14:textId="77777777" w:rsidR="0071465D" w:rsidRPr="00410186" w:rsidRDefault="0071465D" w:rsidP="005B51C4">
            <w:pPr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3.3</w:t>
            </w:r>
            <w:r>
              <w:rPr>
                <w:rFonts w:ascii="Times New Roman" w:hAnsi="Times New Roman" w:cs="Times New Roman"/>
                <w:sz w:val="24"/>
                <w:lang w:val="lt-LT" w:eastAsia="zh-CN"/>
              </w:rPr>
              <w:t>.</w:t>
            </w:r>
          </w:p>
        </w:tc>
        <w:tc>
          <w:tcPr>
            <w:tcW w:w="4372" w:type="dxa"/>
          </w:tcPr>
          <w:p w14:paraId="75144D45" w14:textId="77777777" w:rsidR="0071465D" w:rsidRPr="00410186" w:rsidRDefault="0071465D" w:rsidP="005B51C4">
            <w:pPr>
              <w:suppressLineNumbers/>
              <w:suppressAutoHyphens/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Dienos socialinė globa asmens namuose asmeniui su sunkia negalia</w:t>
            </w:r>
          </w:p>
        </w:tc>
        <w:tc>
          <w:tcPr>
            <w:tcW w:w="2835" w:type="dxa"/>
          </w:tcPr>
          <w:p w14:paraId="26E53C6A" w14:textId="77777777" w:rsidR="0071465D" w:rsidRPr="00410186" w:rsidRDefault="0071465D" w:rsidP="005B51C4">
            <w:pPr>
              <w:suppressLineNumbers/>
              <w:suppressAutoHyphens/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1 val. asmeniui</w:t>
            </w:r>
          </w:p>
        </w:tc>
        <w:tc>
          <w:tcPr>
            <w:tcW w:w="1536" w:type="dxa"/>
          </w:tcPr>
          <w:p w14:paraId="434B7B29" w14:textId="528E3E54" w:rsidR="0071465D" w:rsidRPr="001F485E" w:rsidRDefault="001F485E" w:rsidP="005B51C4">
            <w:pPr>
              <w:suppressLineNumbers/>
              <w:suppressAutoHyphens/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</w:pPr>
            <w:r w:rsidRPr="001F485E">
              <w:rPr>
                <w:rFonts w:ascii="Times New Roman" w:hAnsi="Times New Roman" w:cs="Times New Roman"/>
                <w:strike/>
                <w:sz w:val="24"/>
                <w:lang w:val="lt-LT" w:eastAsia="zh-CN"/>
              </w:rPr>
              <w:t>11,00</w:t>
            </w:r>
            <w:r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  <w:t xml:space="preserve"> </w:t>
            </w:r>
            <w:r w:rsidR="006E5488" w:rsidRPr="001F485E"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  <w:t>13</w:t>
            </w:r>
            <w:r w:rsidR="0071465D" w:rsidRPr="001F485E"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  <w:t>,00</w:t>
            </w:r>
          </w:p>
        </w:tc>
      </w:tr>
      <w:tr w:rsidR="0071465D" w:rsidRPr="00410186" w14:paraId="40F76DB3" w14:textId="77777777" w:rsidTr="005B51C4">
        <w:tc>
          <w:tcPr>
            <w:tcW w:w="726" w:type="dxa"/>
          </w:tcPr>
          <w:p w14:paraId="16CA8300" w14:textId="77777777" w:rsidR="0071465D" w:rsidRPr="00410186" w:rsidRDefault="0071465D" w:rsidP="005B51C4">
            <w:pPr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3.4</w:t>
            </w:r>
            <w:r>
              <w:rPr>
                <w:rFonts w:ascii="Times New Roman" w:hAnsi="Times New Roman" w:cs="Times New Roman"/>
                <w:sz w:val="24"/>
                <w:lang w:val="lt-LT" w:eastAsia="zh-CN"/>
              </w:rPr>
              <w:t>.</w:t>
            </w:r>
          </w:p>
        </w:tc>
        <w:tc>
          <w:tcPr>
            <w:tcW w:w="4372" w:type="dxa"/>
          </w:tcPr>
          <w:p w14:paraId="721049A6" w14:textId="77777777" w:rsidR="0071465D" w:rsidRPr="00410186" w:rsidRDefault="0071465D" w:rsidP="005B51C4">
            <w:pPr>
              <w:suppressLineNumbers/>
              <w:suppressAutoHyphens/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Ilgalaikė (trumpalaikė) socialinė globa asmeniui su sunkia negalia, teikiama socialinės globos namuose</w:t>
            </w:r>
          </w:p>
        </w:tc>
        <w:tc>
          <w:tcPr>
            <w:tcW w:w="2835" w:type="dxa"/>
          </w:tcPr>
          <w:p w14:paraId="75E65D69" w14:textId="77777777" w:rsidR="0071465D" w:rsidRPr="00410186" w:rsidRDefault="0071465D" w:rsidP="005B51C4">
            <w:pPr>
              <w:suppressLineNumbers/>
              <w:suppressAutoHyphens/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1 mėn. asmeniui</w:t>
            </w:r>
          </w:p>
        </w:tc>
        <w:tc>
          <w:tcPr>
            <w:tcW w:w="1536" w:type="dxa"/>
          </w:tcPr>
          <w:p w14:paraId="219A8BF1" w14:textId="77777777" w:rsidR="0071465D" w:rsidRPr="00410186" w:rsidRDefault="0071465D" w:rsidP="005B51C4">
            <w:pPr>
              <w:suppressLineNumbers/>
              <w:suppressAutoHyphens/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1615,00</w:t>
            </w:r>
          </w:p>
        </w:tc>
      </w:tr>
      <w:tr w:rsidR="0071465D" w:rsidRPr="00410186" w14:paraId="394E1854" w14:textId="77777777" w:rsidTr="005B51C4">
        <w:tc>
          <w:tcPr>
            <w:tcW w:w="726" w:type="dxa"/>
          </w:tcPr>
          <w:p w14:paraId="6F383B00" w14:textId="77777777" w:rsidR="0071465D" w:rsidRPr="00410186" w:rsidRDefault="0071465D" w:rsidP="005B51C4">
            <w:pPr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lastRenderedPageBreak/>
              <w:t>3.5.</w:t>
            </w:r>
          </w:p>
        </w:tc>
        <w:tc>
          <w:tcPr>
            <w:tcW w:w="4372" w:type="dxa"/>
          </w:tcPr>
          <w:p w14:paraId="5B3C5A12" w14:textId="77777777" w:rsidR="0071465D" w:rsidRPr="00410186" w:rsidRDefault="0071465D" w:rsidP="005B51C4">
            <w:pPr>
              <w:suppressLineNumbers/>
              <w:suppressAutoHyphens/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Ilgalaikė (trumpalaikė socialinė globa asmenims su  negalia, teikiama socialinės globos namuose</w:t>
            </w:r>
          </w:p>
        </w:tc>
        <w:tc>
          <w:tcPr>
            <w:tcW w:w="2835" w:type="dxa"/>
          </w:tcPr>
          <w:p w14:paraId="3558541C" w14:textId="77777777" w:rsidR="0071465D" w:rsidRPr="00410186" w:rsidRDefault="0071465D" w:rsidP="005B51C4">
            <w:pPr>
              <w:suppressLineNumbers/>
              <w:suppressAutoHyphens/>
              <w:rPr>
                <w:rFonts w:ascii="Times New Roman" w:hAnsi="Times New Roman" w:cs="Times New Roman"/>
                <w:sz w:val="24"/>
                <w:lang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1 mėn. asmeniui</w:t>
            </w:r>
          </w:p>
        </w:tc>
        <w:tc>
          <w:tcPr>
            <w:tcW w:w="1536" w:type="dxa"/>
          </w:tcPr>
          <w:p w14:paraId="189F7B69" w14:textId="77777777" w:rsidR="0071465D" w:rsidRPr="00410186" w:rsidRDefault="0071465D" w:rsidP="005B51C4">
            <w:pPr>
              <w:suppressLineNumbers/>
              <w:suppressAutoHyphens/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1320,00</w:t>
            </w:r>
          </w:p>
        </w:tc>
      </w:tr>
      <w:tr w:rsidR="0071465D" w:rsidRPr="00410186" w14:paraId="36AF1E10" w14:textId="77777777" w:rsidTr="005B51C4">
        <w:tc>
          <w:tcPr>
            <w:tcW w:w="726" w:type="dxa"/>
          </w:tcPr>
          <w:p w14:paraId="0408164D" w14:textId="77777777" w:rsidR="0071465D" w:rsidRPr="00410186" w:rsidRDefault="0071465D" w:rsidP="005B51C4">
            <w:pPr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3.6.</w:t>
            </w:r>
          </w:p>
        </w:tc>
        <w:tc>
          <w:tcPr>
            <w:tcW w:w="4372" w:type="dxa"/>
          </w:tcPr>
          <w:p w14:paraId="454C3BE6" w14:textId="77777777" w:rsidR="0071465D" w:rsidRPr="00410186" w:rsidRDefault="0071465D" w:rsidP="005B51C4">
            <w:pPr>
              <w:suppressLineNumbers/>
              <w:suppressAutoHyphens/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Ilgalaikė (trumpalaikė) socialinė globa šeiminiuose namuose</w:t>
            </w:r>
          </w:p>
        </w:tc>
        <w:tc>
          <w:tcPr>
            <w:tcW w:w="2835" w:type="dxa"/>
          </w:tcPr>
          <w:p w14:paraId="18A2BBAD" w14:textId="77777777" w:rsidR="0071465D" w:rsidRPr="00410186" w:rsidRDefault="0071465D" w:rsidP="005B51C4">
            <w:pPr>
              <w:suppressLineNumbers/>
              <w:suppressAutoHyphens/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1 mėn. asmeniui</w:t>
            </w:r>
          </w:p>
        </w:tc>
        <w:tc>
          <w:tcPr>
            <w:tcW w:w="1536" w:type="dxa"/>
          </w:tcPr>
          <w:p w14:paraId="36069C83" w14:textId="68066156" w:rsidR="0071465D" w:rsidRPr="00410186" w:rsidRDefault="00F96F5D" w:rsidP="005B51C4">
            <w:pPr>
              <w:suppressLineNumbers/>
              <w:suppressAutoHyphens/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F96F5D">
              <w:rPr>
                <w:rFonts w:ascii="Times New Roman" w:hAnsi="Times New Roman" w:cs="Times New Roman"/>
                <w:strike/>
                <w:sz w:val="24"/>
                <w:lang w:val="lt-LT" w:eastAsia="zh-CN"/>
              </w:rPr>
              <w:t>2070,00</w:t>
            </w:r>
            <w:r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  <w:t xml:space="preserve"> </w:t>
            </w:r>
            <w:r w:rsidR="0071465D" w:rsidRPr="001F485E"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  <w:t>2</w:t>
            </w:r>
            <w:r w:rsidR="006E5488" w:rsidRPr="001F485E"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  <w:t>400</w:t>
            </w:r>
            <w:r w:rsidR="0071465D" w:rsidRPr="001F485E"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  <w:t>,00</w:t>
            </w:r>
            <w:r w:rsidR="0071465D">
              <w:rPr>
                <w:rFonts w:ascii="Times New Roman" w:hAnsi="Times New Roman" w:cs="Times New Roman"/>
                <w:sz w:val="24"/>
                <w:lang w:val="lt-LT" w:eastAsia="zh-CN"/>
              </w:rPr>
              <w:t>“</w:t>
            </w:r>
          </w:p>
        </w:tc>
      </w:tr>
    </w:tbl>
    <w:p w14:paraId="3C9EC32D" w14:textId="77777777" w:rsidR="0071465D" w:rsidRDefault="0071465D" w:rsidP="008D6077">
      <w:pPr>
        <w:pStyle w:val="Sraopastraipa"/>
        <w:tabs>
          <w:tab w:val="left" w:pos="709"/>
        </w:tabs>
        <w:spacing w:line="360" w:lineRule="auto"/>
        <w:ind w:left="0"/>
        <w:jc w:val="both"/>
        <w:rPr>
          <w:sz w:val="24"/>
          <w:szCs w:val="24"/>
          <w:lang w:val="lt-LT"/>
        </w:rPr>
      </w:pPr>
    </w:p>
    <w:p w14:paraId="726BDAE2" w14:textId="4FDFCC1C" w:rsidR="007321B6" w:rsidRPr="00313BEA" w:rsidRDefault="00B52AF4" w:rsidP="00924EE5">
      <w:pPr>
        <w:tabs>
          <w:tab w:val="left" w:pos="709"/>
          <w:tab w:val="center" w:pos="4153"/>
          <w:tab w:val="right" w:pos="8306"/>
        </w:tabs>
        <w:spacing w:line="360" w:lineRule="auto"/>
        <w:jc w:val="both"/>
        <w:rPr>
          <w:sz w:val="24"/>
          <w:szCs w:val="24"/>
          <w:lang w:val="lt-LT"/>
        </w:rPr>
      </w:pPr>
      <w:r>
        <w:rPr>
          <w:color w:val="000000"/>
          <w:sz w:val="24"/>
          <w:szCs w:val="24"/>
          <w:lang w:val="lt-LT" w:eastAsia="lt-LT"/>
        </w:rPr>
        <w:t xml:space="preserve">           </w:t>
      </w:r>
      <w:r w:rsidR="00816662" w:rsidRPr="00313BEA">
        <w:rPr>
          <w:color w:val="000000"/>
          <w:sz w:val="24"/>
          <w:szCs w:val="24"/>
          <w:lang w:val="lt-LT" w:eastAsia="lt-LT"/>
        </w:rPr>
        <w:t xml:space="preserve"> Šis sprendimas per vieną mėnesį </w:t>
      </w:r>
      <w:r w:rsidR="00E35D03">
        <w:rPr>
          <w:color w:val="000000"/>
          <w:sz w:val="24"/>
          <w:szCs w:val="24"/>
          <w:lang w:val="lt-LT" w:eastAsia="lt-LT"/>
        </w:rPr>
        <w:t>nu</w:t>
      </w:r>
      <w:r w:rsidR="00E35D03" w:rsidRPr="00E35D03">
        <w:rPr>
          <w:color w:val="000000"/>
          <w:sz w:val="24"/>
          <w:szCs w:val="24"/>
          <w:lang w:val="lt-LT" w:eastAsia="lt-LT"/>
        </w:rPr>
        <w:t>o įsigaliojimo dienos gali būti skundžiamas Lietuvos administracinių ginčų komisijos Kauno apygardos skyriui, adresu: A. Juozapavičiaus pr. 57, 45262 Kaunas, Lietuvos Respublikos ikiteisminio administracinių ginčų nagrinėjimo tvarkos įstatymo nustatyta tvarka, arba Regionų administracinio teismo Kauno rūmams, adresu: A. Mickevičiaus g. 8</w:t>
      </w:r>
      <w:r w:rsidR="00E35D03">
        <w:rPr>
          <w:color w:val="000000"/>
          <w:sz w:val="24"/>
          <w:szCs w:val="24"/>
          <w:lang w:val="lt-LT" w:eastAsia="lt-LT"/>
        </w:rPr>
        <w:t>,</w:t>
      </w:r>
      <w:r w:rsidR="00E35D03" w:rsidRPr="00E35D03">
        <w:rPr>
          <w:color w:val="000000"/>
          <w:sz w:val="24"/>
          <w:szCs w:val="24"/>
          <w:lang w:val="lt-LT" w:eastAsia="lt-LT"/>
        </w:rPr>
        <w:t xml:space="preserve"> 44312 Kaunas, Lietuvos Respublikos administracinių bylų teisenos įstatymo nustatyta tvarka.</w:t>
      </w:r>
    </w:p>
    <w:p w14:paraId="2EB90657" w14:textId="77777777" w:rsidR="007321B6" w:rsidRDefault="007321B6" w:rsidP="007321B6">
      <w:pPr>
        <w:tabs>
          <w:tab w:val="center" w:pos="4153"/>
          <w:tab w:val="right" w:pos="8306"/>
        </w:tabs>
        <w:jc w:val="both"/>
        <w:rPr>
          <w:sz w:val="24"/>
          <w:szCs w:val="24"/>
          <w:lang w:val="lt-LT"/>
        </w:rPr>
      </w:pPr>
    </w:p>
    <w:p w14:paraId="4AA7F2FD" w14:textId="77777777" w:rsidR="00924EE5" w:rsidRDefault="00924EE5" w:rsidP="007321B6">
      <w:pPr>
        <w:tabs>
          <w:tab w:val="center" w:pos="4153"/>
          <w:tab w:val="right" w:pos="8306"/>
        </w:tabs>
        <w:jc w:val="both"/>
        <w:rPr>
          <w:sz w:val="24"/>
          <w:szCs w:val="24"/>
          <w:lang w:val="lt-LT"/>
        </w:rPr>
      </w:pPr>
    </w:p>
    <w:p w14:paraId="1C83B21E" w14:textId="77777777" w:rsidR="006E5488" w:rsidRDefault="006E5488" w:rsidP="007321B6">
      <w:pPr>
        <w:tabs>
          <w:tab w:val="center" w:pos="4153"/>
          <w:tab w:val="right" w:pos="8306"/>
        </w:tabs>
        <w:jc w:val="both"/>
        <w:rPr>
          <w:sz w:val="24"/>
          <w:szCs w:val="24"/>
          <w:lang w:val="lt-LT"/>
        </w:rPr>
      </w:pPr>
    </w:p>
    <w:p w14:paraId="0B35035D" w14:textId="74C8F9FE" w:rsidR="007321B6" w:rsidRPr="00313BEA" w:rsidRDefault="007321B6" w:rsidP="007321B6">
      <w:pPr>
        <w:jc w:val="both"/>
        <w:rPr>
          <w:sz w:val="24"/>
          <w:szCs w:val="24"/>
          <w:lang w:val="lt-LT" w:eastAsia="lt-LT"/>
        </w:rPr>
      </w:pPr>
      <w:r w:rsidRPr="002C2BC1">
        <w:rPr>
          <w:sz w:val="24"/>
          <w:szCs w:val="24"/>
          <w:lang w:val="lt-LT" w:eastAsia="lt-LT"/>
        </w:rPr>
        <w:t>Meras</w:t>
      </w:r>
      <w:r w:rsidRPr="002C2BC1">
        <w:rPr>
          <w:sz w:val="24"/>
          <w:szCs w:val="24"/>
          <w:lang w:val="lt-LT" w:eastAsia="lt-LT"/>
        </w:rPr>
        <w:tab/>
      </w:r>
      <w:r w:rsidRPr="002C2BC1">
        <w:rPr>
          <w:sz w:val="24"/>
          <w:szCs w:val="24"/>
          <w:lang w:val="lt-LT" w:eastAsia="lt-LT"/>
        </w:rPr>
        <w:tab/>
      </w:r>
      <w:r w:rsidRPr="002C2BC1">
        <w:rPr>
          <w:sz w:val="24"/>
          <w:szCs w:val="24"/>
          <w:lang w:val="lt-LT" w:eastAsia="lt-LT"/>
        </w:rPr>
        <w:tab/>
      </w:r>
      <w:r w:rsidRPr="002C2BC1">
        <w:rPr>
          <w:sz w:val="24"/>
          <w:szCs w:val="24"/>
          <w:lang w:val="lt-LT" w:eastAsia="lt-LT"/>
        </w:rPr>
        <w:tab/>
      </w:r>
      <w:r w:rsidRPr="002C2BC1">
        <w:rPr>
          <w:sz w:val="24"/>
          <w:szCs w:val="24"/>
          <w:lang w:val="lt-LT" w:eastAsia="lt-LT"/>
        </w:rPr>
        <w:tab/>
      </w:r>
      <w:r w:rsidRPr="002C2BC1">
        <w:rPr>
          <w:sz w:val="24"/>
          <w:szCs w:val="24"/>
          <w:lang w:val="lt-LT" w:eastAsia="lt-LT"/>
        </w:rPr>
        <w:tab/>
      </w:r>
      <w:r w:rsidRPr="002C2BC1">
        <w:rPr>
          <w:sz w:val="24"/>
          <w:szCs w:val="24"/>
          <w:lang w:val="lt-LT" w:eastAsia="lt-LT"/>
        </w:rPr>
        <w:tab/>
      </w:r>
      <w:r w:rsidRPr="002C2BC1">
        <w:rPr>
          <w:sz w:val="24"/>
          <w:szCs w:val="24"/>
          <w:lang w:val="lt-LT" w:eastAsia="lt-LT"/>
        </w:rPr>
        <w:tab/>
      </w:r>
      <w:r w:rsidRPr="002C2BC1">
        <w:rPr>
          <w:sz w:val="24"/>
          <w:szCs w:val="24"/>
          <w:lang w:val="lt-LT" w:eastAsia="lt-LT"/>
        </w:rPr>
        <w:tab/>
      </w:r>
      <w:r w:rsidRPr="002C2BC1">
        <w:rPr>
          <w:sz w:val="24"/>
          <w:szCs w:val="24"/>
          <w:lang w:val="lt-LT" w:eastAsia="lt-LT"/>
        </w:rPr>
        <w:tab/>
      </w:r>
      <w:r w:rsidR="00B0207E">
        <w:rPr>
          <w:sz w:val="24"/>
          <w:szCs w:val="24"/>
          <w:lang w:val="lt-LT" w:eastAsia="lt-LT"/>
        </w:rPr>
        <w:t xml:space="preserve">       </w:t>
      </w:r>
      <w:r w:rsidR="00816662" w:rsidRPr="002C2BC1">
        <w:rPr>
          <w:sz w:val="24"/>
          <w:szCs w:val="24"/>
          <w:lang w:val="lt-LT" w:eastAsia="lt-LT"/>
        </w:rPr>
        <w:t xml:space="preserve">Nerijus </w:t>
      </w:r>
      <w:r w:rsidR="00816662" w:rsidRPr="00313BEA">
        <w:rPr>
          <w:sz w:val="24"/>
          <w:szCs w:val="24"/>
          <w:lang w:val="lt-LT" w:eastAsia="lt-LT"/>
        </w:rPr>
        <w:t>Šidlauskas</w:t>
      </w:r>
    </w:p>
    <w:p w14:paraId="0BCEAC67" w14:textId="77777777" w:rsidR="007321B6" w:rsidRPr="002C2BC1" w:rsidRDefault="007321B6" w:rsidP="007321B6">
      <w:pPr>
        <w:jc w:val="both"/>
        <w:rPr>
          <w:sz w:val="24"/>
          <w:szCs w:val="24"/>
          <w:lang w:val="lt-LT" w:eastAsia="lt-LT"/>
        </w:rPr>
      </w:pPr>
    </w:p>
    <w:p w14:paraId="19961594" w14:textId="77777777" w:rsidR="00924EE5" w:rsidRDefault="00924EE5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59B0962F" w14:textId="77777777" w:rsidR="006E5488" w:rsidRDefault="006E5488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1BDBC334" w14:textId="77777777" w:rsidR="006E5488" w:rsidRDefault="006E5488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34DE066B" w14:textId="77777777" w:rsidR="00924EE5" w:rsidRDefault="00924EE5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24466F8D" w14:textId="77777777" w:rsidR="00924EE5" w:rsidRDefault="00924EE5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1F9E4721" w14:textId="77777777" w:rsidR="00E35D03" w:rsidRDefault="00E35D03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39E686AA" w14:textId="77777777" w:rsidR="00E35D03" w:rsidRDefault="00E35D03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48D9418E" w14:textId="77777777" w:rsidR="00E35D03" w:rsidRDefault="00E35D03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203BF347" w14:textId="77777777" w:rsidR="00E35D03" w:rsidRDefault="00E35D03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4A3C147C" w14:textId="77777777" w:rsidR="00E35D03" w:rsidRDefault="00E35D03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30E8D41C" w14:textId="77777777" w:rsidR="00E35D03" w:rsidRDefault="00E35D03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6F5914C2" w14:textId="77777777" w:rsidR="00E35D03" w:rsidRDefault="00E35D03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54C4A379" w14:textId="77777777" w:rsidR="00E35D03" w:rsidRDefault="00E35D03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69DC0613" w14:textId="77777777" w:rsidR="00E35D03" w:rsidRDefault="00E35D03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5245C7D5" w14:textId="77777777" w:rsidR="00E35D03" w:rsidRDefault="00E35D03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37E30824" w14:textId="77777777" w:rsidR="00E35D03" w:rsidRDefault="00E35D03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1D2DAB89" w14:textId="77777777" w:rsidR="00E35D03" w:rsidRDefault="00E35D03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1C7A783D" w14:textId="77777777" w:rsidR="00E35D03" w:rsidRDefault="00E35D03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016AB31C" w14:textId="77777777" w:rsidR="00E35D03" w:rsidRDefault="00E35D03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64A1520B" w14:textId="77777777" w:rsidR="00E35D03" w:rsidRDefault="00E35D03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60FCE2B9" w14:textId="77777777" w:rsidR="00E35D03" w:rsidRDefault="00E35D03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7786A5B3" w14:textId="77777777" w:rsidR="00E35D03" w:rsidRDefault="00E35D03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3B11F815" w14:textId="77777777" w:rsidR="00E35D03" w:rsidRDefault="00E35D03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7A306877" w14:textId="77777777" w:rsidR="00E35D03" w:rsidRDefault="00E35D03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4C346E74" w14:textId="77777777" w:rsidR="00E35D03" w:rsidRDefault="00E35D03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1121BB66" w14:textId="77777777" w:rsidR="00E35D03" w:rsidRDefault="00E35D03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7B63F065" w14:textId="77777777" w:rsidR="00E35D03" w:rsidRDefault="00E35D03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12B8A5F1" w14:textId="44A90C37" w:rsidR="007321B6" w:rsidRPr="008E01F1" w:rsidRDefault="007321B6" w:rsidP="007321B6">
      <w:pPr>
        <w:jc w:val="both"/>
        <w:rPr>
          <w:rFonts w:eastAsia="Calibri"/>
          <w:sz w:val="24"/>
          <w:szCs w:val="24"/>
          <w:lang w:val="lt-LT" w:eastAsia="lt-LT"/>
        </w:rPr>
      </w:pPr>
      <w:r w:rsidRPr="008E01F1">
        <w:rPr>
          <w:rFonts w:eastAsia="Calibri"/>
          <w:sz w:val="24"/>
          <w:szCs w:val="24"/>
          <w:lang w:val="lt-LT" w:eastAsia="lt-LT"/>
        </w:rPr>
        <w:t xml:space="preserve">Parengė </w:t>
      </w:r>
    </w:p>
    <w:p w14:paraId="59CE4165" w14:textId="74E4A987" w:rsidR="007321B6" w:rsidRPr="00313BEA" w:rsidRDefault="007321B6" w:rsidP="007321B6">
      <w:pPr>
        <w:jc w:val="both"/>
        <w:rPr>
          <w:rFonts w:eastAsia="Calibri"/>
          <w:sz w:val="24"/>
          <w:szCs w:val="24"/>
          <w:lang w:val="lt-LT" w:eastAsia="lt-LT"/>
        </w:rPr>
      </w:pPr>
      <w:r w:rsidRPr="00313BEA">
        <w:rPr>
          <w:rFonts w:eastAsia="Calibri"/>
          <w:sz w:val="24"/>
          <w:szCs w:val="24"/>
          <w:lang w:val="lt-LT" w:eastAsia="lt-LT"/>
        </w:rPr>
        <w:t>Socialinių reikalų skyriaus vedėj</w:t>
      </w:r>
      <w:r w:rsidR="006E5488">
        <w:rPr>
          <w:rFonts w:eastAsia="Calibri"/>
          <w:sz w:val="24"/>
          <w:szCs w:val="24"/>
          <w:lang w:val="lt-LT" w:eastAsia="lt-LT"/>
        </w:rPr>
        <w:t>a</w:t>
      </w:r>
    </w:p>
    <w:p w14:paraId="672B3F57" w14:textId="178EDF48" w:rsidR="007321B6" w:rsidRPr="00313BEA" w:rsidRDefault="006E5488" w:rsidP="007321B6">
      <w:pPr>
        <w:pStyle w:val="Betarp"/>
      </w:pPr>
      <w:r>
        <w:t>Nijolė Silickienė</w:t>
      </w:r>
    </w:p>
    <w:p w14:paraId="0129CC38" w14:textId="0166AA94" w:rsidR="007321B6" w:rsidRDefault="007321B6" w:rsidP="007321B6">
      <w:pPr>
        <w:pStyle w:val="Betarp"/>
      </w:pPr>
      <w:r w:rsidRPr="00313BEA">
        <w:t>202</w:t>
      </w:r>
      <w:r w:rsidR="006E5488">
        <w:t>6</w:t>
      </w:r>
      <w:r w:rsidRPr="00313BEA">
        <w:t>-</w:t>
      </w:r>
      <w:r w:rsidR="006E5488">
        <w:t>03</w:t>
      </w:r>
      <w:r w:rsidRPr="00313BEA">
        <w:t>-</w:t>
      </w:r>
      <w:r w:rsidR="007A459B" w:rsidRPr="00313BEA">
        <w:t>1</w:t>
      </w:r>
      <w:r w:rsidR="006E5488">
        <w:t>7</w:t>
      </w:r>
    </w:p>
    <w:p w14:paraId="16C86EAF" w14:textId="77777777" w:rsidR="00816662" w:rsidRDefault="00816662" w:rsidP="007321B6">
      <w:pPr>
        <w:pStyle w:val="Betarp"/>
      </w:pPr>
    </w:p>
    <w:p w14:paraId="02749C91" w14:textId="4EA726AA" w:rsidR="002B23D6" w:rsidRDefault="002B23D6" w:rsidP="007321B6">
      <w:pPr>
        <w:pStyle w:val="Betarp"/>
      </w:pPr>
    </w:p>
    <w:p w14:paraId="7D83263E" w14:textId="2B5F0B3E" w:rsidR="002B23D6" w:rsidRDefault="002B23D6" w:rsidP="007321B6">
      <w:pPr>
        <w:pStyle w:val="Betarp"/>
      </w:pPr>
    </w:p>
    <w:sectPr w:rsidR="002B23D6" w:rsidSect="00AB030E">
      <w:headerReference w:type="first" r:id="rId10"/>
      <w:footerReference w:type="first" r:id="rId11"/>
      <w:type w:val="continuous"/>
      <w:pgSz w:w="11906" w:h="16838" w:code="9"/>
      <w:pgMar w:top="993" w:right="567" w:bottom="1134" w:left="1701" w:header="624" w:footer="624" w:gutter="0"/>
      <w:cols w:space="1296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902C0" w14:textId="77777777" w:rsidR="001014F1" w:rsidRDefault="001014F1">
      <w:r>
        <w:separator/>
      </w:r>
    </w:p>
  </w:endnote>
  <w:endnote w:type="continuationSeparator" w:id="0">
    <w:p w14:paraId="08C8DC69" w14:textId="77777777" w:rsidR="001014F1" w:rsidRDefault="00101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BA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43501" w14:textId="77777777" w:rsidR="003E42BB" w:rsidRDefault="003E42BB">
    <w:pPr>
      <w:pStyle w:val="Porat"/>
      <w:tabs>
        <w:tab w:val="left" w:pos="1701"/>
      </w:tabs>
      <w:rPr>
        <w:lang w:val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BF01F" w14:textId="77777777" w:rsidR="00C21DA6" w:rsidRDefault="00C21DA6">
    <w:pPr>
      <w:pStyle w:val="Porat"/>
      <w:tabs>
        <w:tab w:val="left" w:pos="1701"/>
      </w:tabs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8E2D4" w14:textId="77777777" w:rsidR="001014F1" w:rsidRDefault="001014F1">
      <w:r>
        <w:separator/>
      </w:r>
    </w:p>
  </w:footnote>
  <w:footnote w:type="continuationSeparator" w:id="0">
    <w:p w14:paraId="4EFF6DB9" w14:textId="77777777" w:rsidR="001014F1" w:rsidRDefault="001014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A0E01" w14:textId="77777777" w:rsidR="003E42BB" w:rsidRDefault="003E42BB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 w:rsidR="00B02756">
      <w:rPr>
        <w:rStyle w:val="Puslapionumeris"/>
        <w:noProof/>
      </w:rPr>
      <w:t>3</w:t>
    </w:r>
    <w:r>
      <w:rPr>
        <w:rStyle w:val="Puslapionumeris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BC356" w14:textId="77777777" w:rsidR="00C21DA6" w:rsidRDefault="00C21DA6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 w:rsidR="00B02756">
      <w:rPr>
        <w:rStyle w:val="Puslapionumeris"/>
        <w:noProof/>
      </w:rPr>
      <w:t>3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1A0F70"/>
    <w:multiLevelType w:val="multilevel"/>
    <w:tmpl w:val="4C92D488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8461638"/>
    <w:multiLevelType w:val="multilevel"/>
    <w:tmpl w:val="1DC450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28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718776605">
    <w:abstractNumId w:val="0"/>
  </w:num>
  <w:num w:numId="2" w16cid:durableId="12616486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CF9"/>
    <w:rsid w:val="00016833"/>
    <w:rsid w:val="000173B1"/>
    <w:rsid w:val="000204A5"/>
    <w:rsid w:val="00026AFE"/>
    <w:rsid w:val="000348B8"/>
    <w:rsid w:val="000578A8"/>
    <w:rsid w:val="0006134C"/>
    <w:rsid w:val="0006312E"/>
    <w:rsid w:val="0007447D"/>
    <w:rsid w:val="000A3FB4"/>
    <w:rsid w:val="000C5ECF"/>
    <w:rsid w:val="000E4F3B"/>
    <w:rsid w:val="000F37F6"/>
    <w:rsid w:val="001014F1"/>
    <w:rsid w:val="00101EA4"/>
    <w:rsid w:val="00110C44"/>
    <w:rsid w:val="00120D97"/>
    <w:rsid w:val="00125668"/>
    <w:rsid w:val="00125CA5"/>
    <w:rsid w:val="00140265"/>
    <w:rsid w:val="00141066"/>
    <w:rsid w:val="00150BD3"/>
    <w:rsid w:val="00152F55"/>
    <w:rsid w:val="001545B4"/>
    <w:rsid w:val="00157FC3"/>
    <w:rsid w:val="001636E8"/>
    <w:rsid w:val="00165C47"/>
    <w:rsid w:val="001730CB"/>
    <w:rsid w:val="00180D20"/>
    <w:rsid w:val="001847F9"/>
    <w:rsid w:val="00190DDC"/>
    <w:rsid w:val="00192493"/>
    <w:rsid w:val="00195A12"/>
    <w:rsid w:val="001A2B20"/>
    <w:rsid w:val="001C00F7"/>
    <w:rsid w:val="001C37B9"/>
    <w:rsid w:val="001D48FC"/>
    <w:rsid w:val="001D6ABC"/>
    <w:rsid w:val="001E065C"/>
    <w:rsid w:val="001E1F5A"/>
    <w:rsid w:val="001F41EC"/>
    <w:rsid w:val="001F42C1"/>
    <w:rsid w:val="001F485E"/>
    <w:rsid w:val="002013C8"/>
    <w:rsid w:val="0020532B"/>
    <w:rsid w:val="00211992"/>
    <w:rsid w:val="00213385"/>
    <w:rsid w:val="00243ECC"/>
    <w:rsid w:val="0024490D"/>
    <w:rsid w:val="002623C0"/>
    <w:rsid w:val="00267F9F"/>
    <w:rsid w:val="00281BE4"/>
    <w:rsid w:val="0028632A"/>
    <w:rsid w:val="00292391"/>
    <w:rsid w:val="002A4832"/>
    <w:rsid w:val="002A4DE1"/>
    <w:rsid w:val="002A615F"/>
    <w:rsid w:val="002A7B84"/>
    <w:rsid w:val="002B22E3"/>
    <w:rsid w:val="002B23D6"/>
    <w:rsid w:val="002B2799"/>
    <w:rsid w:val="002B51ED"/>
    <w:rsid w:val="002B7E6C"/>
    <w:rsid w:val="002C2BC1"/>
    <w:rsid w:val="002C3487"/>
    <w:rsid w:val="002D3217"/>
    <w:rsid w:val="002E0BDD"/>
    <w:rsid w:val="002E74CB"/>
    <w:rsid w:val="00306EA9"/>
    <w:rsid w:val="00307E28"/>
    <w:rsid w:val="00313BEA"/>
    <w:rsid w:val="00313F36"/>
    <w:rsid w:val="00320179"/>
    <w:rsid w:val="00321523"/>
    <w:rsid w:val="00327592"/>
    <w:rsid w:val="00332DCE"/>
    <w:rsid w:val="00334150"/>
    <w:rsid w:val="00340841"/>
    <w:rsid w:val="00346FDE"/>
    <w:rsid w:val="00361B93"/>
    <w:rsid w:val="00376C2B"/>
    <w:rsid w:val="00397925"/>
    <w:rsid w:val="003D4008"/>
    <w:rsid w:val="003E1308"/>
    <w:rsid w:val="003E42BB"/>
    <w:rsid w:val="003F2366"/>
    <w:rsid w:val="00401EE6"/>
    <w:rsid w:val="00403D75"/>
    <w:rsid w:val="004046F5"/>
    <w:rsid w:val="00405C97"/>
    <w:rsid w:val="00410186"/>
    <w:rsid w:val="00411052"/>
    <w:rsid w:val="00424DC8"/>
    <w:rsid w:val="00426534"/>
    <w:rsid w:val="00440619"/>
    <w:rsid w:val="00443FEE"/>
    <w:rsid w:val="004550A8"/>
    <w:rsid w:val="0046194A"/>
    <w:rsid w:val="004676BE"/>
    <w:rsid w:val="00473FA7"/>
    <w:rsid w:val="00474185"/>
    <w:rsid w:val="00491217"/>
    <w:rsid w:val="00496ECC"/>
    <w:rsid w:val="004A0B89"/>
    <w:rsid w:val="004A0D44"/>
    <w:rsid w:val="004A2218"/>
    <w:rsid w:val="004A47E6"/>
    <w:rsid w:val="004B45F4"/>
    <w:rsid w:val="004B553E"/>
    <w:rsid w:val="004C0250"/>
    <w:rsid w:val="004C17DB"/>
    <w:rsid w:val="004C2A48"/>
    <w:rsid w:val="004D12F1"/>
    <w:rsid w:val="004D2090"/>
    <w:rsid w:val="004D7A47"/>
    <w:rsid w:val="004E52CB"/>
    <w:rsid w:val="004F28A9"/>
    <w:rsid w:val="00501254"/>
    <w:rsid w:val="0050591C"/>
    <w:rsid w:val="00511526"/>
    <w:rsid w:val="00513C45"/>
    <w:rsid w:val="00517264"/>
    <w:rsid w:val="005217A7"/>
    <w:rsid w:val="00521D87"/>
    <w:rsid w:val="00522366"/>
    <w:rsid w:val="005252AD"/>
    <w:rsid w:val="00531C9D"/>
    <w:rsid w:val="00541BAF"/>
    <w:rsid w:val="00560F78"/>
    <w:rsid w:val="00562316"/>
    <w:rsid w:val="00567CD1"/>
    <w:rsid w:val="0057428B"/>
    <w:rsid w:val="00591FEB"/>
    <w:rsid w:val="005A3646"/>
    <w:rsid w:val="005A3E32"/>
    <w:rsid w:val="005A59DE"/>
    <w:rsid w:val="005A5EE9"/>
    <w:rsid w:val="005A614D"/>
    <w:rsid w:val="005B1749"/>
    <w:rsid w:val="005B769E"/>
    <w:rsid w:val="005C572C"/>
    <w:rsid w:val="005D63C7"/>
    <w:rsid w:val="005E34CC"/>
    <w:rsid w:val="005F12D8"/>
    <w:rsid w:val="005F3995"/>
    <w:rsid w:val="00602305"/>
    <w:rsid w:val="006061AB"/>
    <w:rsid w:val="00610CA6"/>
    <w:rsid w:val="0062414C"/>
    <w:rsid w:val="00637C51"/>
    <w:rsid w:val="00641155"/>
    <w:rsid w:val="00644F83"/>
    <w:rsid w:val="00650F49"/>
    <w:rsid w:val="00656CB3"/>
    <w:rsid w:val="00661DAA"/>
    <w:rsid w:val="00674893"/>
    <w:rsid w:val="00675409"/>
    <w:rsid w:val="00675718"/>
    <w:rsid w:val="00683957"/>
    <w:rsid w:val="0069292C"/>
    <w:rsid w:val="00694D8D"/>
    <w:rsid w:val="006A665D"/>
    <w:rsid w:val="006C1E36"/>
    <w:rsid w:val="006D1451"/>
    <w:rsid w:val="006D25E5"/>
    <w:rsid w:val="006E1CF8"/>
    <w:rsid w:val="006E52B1"/>
    <w:rsid w:val="006E5488"/>
    <w:rsid w:val="006E689F"/>
    <w:rsid w:val="006E6B6B"/>
    <w:rsid w:val="006F6484"/>
    <w:rsid w:val="006F7128"/>
    <w:rsid w:val="007118DB"/>
    <w:rsid w:val="00712EB7"/>
    <w:rsid w:val="0071465D"/>
    <w:rsid w:val="00716E5B"/>
    <w:rsid w:val="00721442"/>
    <w:rsid w:val="007321B6"/>
    <w:rsid w:val="00747BA4"/>
    <w:rsid w:val="00760EE0"/>
    <w:rsid w:val="00772175"/>
    <w:rsid w:val="007745BC"/>
    <w:rsid w:val="00784BEC"/>
    <w:rsid w:val="00793896"/>
    <w:rsid w:val="007A459B"/>
    <w:rsid w:val="007A5583"/>
    <w:rsid w:val="007B3F36"/>
    <w:rsid w:val="007B75CE"/>
    <w:rsid w:val="007C0077"/>
    <w:rsid w:val="007C6A47"/>
    <w:rsid w:val="007D7EC8"/>
    <w:rsid w:val="007E0747"/>
    <w:rsid w:val="007E307F"/>
    <w:rsid w:val="007E47C3"/>
    <w:rsid w:val="007F4ECF"/>
    <w:rsid w:val="00804135"/>
    <w:rsid w:val="00810CFA"/>
    <w:rsid w:val="00811123"/>
    <w:rsid w:val="00816662"/>
    <w:rsid w:val="00822AEA"/>
    <w:rsid w:val="00824D72"/>
    <w:rsid w:val="00831D26"/>
    <w:rsid w:val="0083414A"/>
    <w:rsid w:val="0083414C"/>
    <w:rsid w:val="008342E4"/>
    <w:rsid w:val="00840333"/>
    <w:rsid w:val="008440D9"/>
    <w:rsid w:val="00851704"/>
    <w:rsid w:val="008569BE"/>
    <w:rsid w:val="00870609"/>
    <w:rsid w:val="00874CAA"/>
    <w:rsid w:val="00876A46"/>
    <w:rsid w:val="00883ECF"/>
    <w:rsid w:val="00884280"/>
    <w:rsid w:val="00890A66"/>
    <w:rsid w:val="00893683"/>
    <w:rsid w:val="008A5E5E"/>
    <w:rsid w:val="008B3173"/>
    <w:rsid w:val="008D18C9"/>
    <w:rsid w:val="008D1EF1"/>
    <w:rsid w:val="008D6077"/>
    <w:rsid w:val="008D6664"/>
    <w:rsid w:val="008E01F1"/>
    <w:rsid w:val="008E4962"/>
    <w:rsid w:val="008F71F4"/>
    <w:rsid w:val="00913097"/>
    <w:rsid w:val="00920CC1"/>
    <w:rsid w:val="00921493"/>
    <w:rsid w:val="00924EE5"/>
    <w:rsid w:val="00935596"/>
    <w:rsid w:val="009377C9"/>
    <w:rsid w:val="00940727"/>
    <w:rsid w:val="00942EAC"/>
    <w:rsid w:val="00957582"/>
    <w:rsid w:val="0096292D"/>
    <w:rsid w:val="00970657"/>
    <w:rsid w:val="00981DF4"/>
    <w:rsid w:val="00982BD0"/>
    <w:rsid w:val="0098520B"/>
    <w:rsid w:val="009852B1"/>
    <w:rsid w:val="00987CC7"/>
    <w:rsid w:val="00987D15"/>
    <w:rsid w:val="009971E9"/>
    <w:rsid w:val="00997AF8"/>
    <w:rsid w:val="009A3977"/>
    <w:rsid w:val="009E5035"/>
    <w:rsid w:val="009F14D0"/>
    <w:rsid w:val="009F2572"/>
    <w:rsid w:val="009F4380"/>
    <w:rsid w:val="00A03374"/>
    <w:rsid w:val="00A0583F"/>
    <w:rsid w:val="00A06464"/>
    <w:rsid w:val="00A105BB"/>
    <w:rsid w:val="00A319DE"/>
    <w:rsid w:val="00A46819"/>
    <w:rsid w:val="00A662CF"/>
    <w:rsid w:val="00A67B0E"/>
    <w:rsid w:val="00A700B7"/>
    <w:rsid w:val="00A72322"/>
    <w:rsid w:val="00A80E17"/>
    <w:rsid w:val="00A830E0"/>
    <w:rsid w:val="00AA18B4"/>
    <w:rsid w:val="00AA235F"/>
    <w:rsid w:val="00AB030E"/>
    <w:rsid w:val="00AB4D03"/>
    <w:rsid w:val="00AC16BA"/>
    <w:rsid w:val="00AD1579"/>
    <w:rsid w:val="00AD1EBF"/>
    <w:rsid w:val="00AD4A01"/>
    <w:rsid w:val="00AD4A3E"/>
    <w:rsid w:val="00AE25AA"/>
    <w:rsid w:val="00AF35F8"/>
    <w:rsid w:val="00AF564B"/>
    <w:rsid w:val="00B0090C"/>
    <w:rsid w:val="00B0207E"/>
    <w:rsid w:val="00B02756"/>
    <w:rsid w:val="00B06000"/>
    <w:rsid w:val="00B1208B"/>
    <w:rsid w:val="00B33EA3"/>
    <w:rsid w:val="00B3403C"/>
    <w:rsid w:val="00B40FE8"/>
    <w:rsid w:val="00B463F0"/>
    <w:rsid w:val="00B52AF4"/>
    <w:rsid w:val="00B637DF"/>
    <w:rsid w:val="00B7269A"/>
    <w:rsid w:val="00B74EA5"/>
    <w:rsid w:val="00B75354"/>
    <w:rsid w:val="00B76300"/>
    <w:rsid w:val="00BB026A"/>
    <w:rsid w:val="00BC1A87"/>
    <w:rsid w:val="00BC40D6"/>
    <w:rsid w:val="00BD1687"/>
    <w:rsid w:val="00BD1979"/>
    <w:rsid w:val="00BD397D"/>
    <w:rsid w:val="00BD39CB"/>
    <w:rsid w:val="00BE4645"/>
    <w:rsid w:val="00BF3201"/>
    <w:rsid w:val="00BF7029"/>
    <w:rsid w:val="00C10578"/>
    <w:rsid w:val="00C21DA6"/>
    <w:rsid w:val="00C25A8F"/>
    <w:rsid w:val="00C33723"/>
    <w:rsid w:val="00C56626"/>
    <w:rsid w:val="00C6147C"/>
    <w:rsid w:val="00C616C8"/>
    <w:rsid w:val="00C66551"/>
    <w:rsid w:val="00C676C5"/>
    <w:rsid w:val="00C85A6D"/>
    <w:rsid w:val="00C970A2"/>
    <w:rsid w:val="00CB01A3"/>
    <w:rsid w:val="00CC641E"/>
    <w:rsid w:val="00CD20C3"/>
    <w:rsid w:val="00CD7A85"/>
    <w:rsid w:val="00CE3737"/>
    <w:rsid w:val="00CE6926"/>
    <w:rsid w:val="00CF3746"/>
    <w:rsid w:val="00D13439"/>
    <w:rsid w:val="00D13725"/>
    <w:rsid w:val="00D23983"/>
    <w:rsid w:val="00D2583E"/>
    <w:rsid w:val="00D27B08"/>
    <w:rsid w:val="00D32497"/>
    <w:rsid w:val="00D445E9"/>
    <w:rsid w:val="00D45EBD"/>
    <w:rsid w:val="00D551BB"/>
    <w:rsid w:val="00D609E4"/>
    <w:rsid w:val="00D72836"/>
    <w:rsid w:val="00DA3AE9"/>
    <w:rsid w:val="00DA56AA"/>
    <w:rsid w:val="00DA5DB4"/>
    <w:rsid w:val="00DB6E3C"/>
    <w:rsid w:val="00DC4908"/>
    <w:rsid w:val="00DC6900"/>
    <w:rsid w:val="00DD5AFE"/>
    <w:rsid w:val="00DD6C97"/>
    <w:rsid w:val="00DE0A8E"/>
    <w:rsid w:val="00DE3AFB"/>
    <w:rsid w:val="00DF6BBC"/>
    <w:rsid w:val="00DF78FA"/>
    <w:rsid w:val="00E0009E"/>
    <w:rsid w:val="00E022DD"/>
    <w:rsid w:val="00E079DD"/>
    <w:rsid w:val="00E07CF9"/>
    <w:rsid w:val="00E138BC"/>
    <w:rsid w:val="00E261BF"/>
    <w:rsid w:val="00E35D03"/>
    <w:rsid w:val="00E4325F"/>
    <w:rsid w:val="00E67D89"/>
    <w:rsid w:val="00E83299"/>
    <w:rsid w:val="00EB56F4"/>
    <w:rsid w:val="00EC1E7C"/>
    <w:rsid w:val="00EC5CC7"/>
    <w:rsid w:val="00EC5E57"/>
    <w:rsid w:val="00ED274B"/>
    <w:rsid w:val="00ED4572"/>
    <w:rsid w:val="00EE3BDD"/>
    <w:rsid w:val="00F0008D"/>
    <w:rsid w:val="00F00C32"/>
    <w:rsid w:val="00F370B4"/>
    <w:rsid w:val="00F51839"/>
    <w:rsid w:val="00F566E6"/>
    <w:rsid w:val="00F5727A"/>
    <w:rsid w:val="00F61F2D"/>
    <w:rsid w:val="00F901D2"/>
    <w:rsid w:val="00F96F5D"/>
    <w:rsid w:val="00FA47DC"/>
    <w:rsid w:val="00FB0F62"/>
    <w:rsid w:val="00FB5032"/>
    <w:rsid w:val="00FC6A13"/>
    <w:rsid w:val="00FC778F"/>
    <w:rsid w:val="00FD10B7"/>
    <w:rsid w:val="00FD7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3764A8"/>
  <w15:chartTrackingRefBased/>
  <w15:docId w15:val="{6EB6132C-C6FC-4B99-AAE1-263BFA373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basedOn w:val="prastasis"/>
    <w:link w:val="AntratsDiagrama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link w:val="PoratDiagrama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rPr>
      <w:color w:val="0000FF"/>
      <w:u w:val="single"/>
    </w:rPr>
  </w:style>
  <w:style w:type="paragraph" w:customStyle="1" w:styleId="prastasistinklapis">
    <w:name w:val="Įprastasis (tinklapis)"/>
    <w:basedOn w:val="prastasis"/>
    <w:rsid w:val="00F5727A"/>
    <w:pPr>
      <w:spacing w:before="100" w:beforeAutospacing="1" w:after="100" w:afterAutospacing="1"/>
    </w:pPr>
    <w:rPr>
      <w:sz w:val="24"/>
      <w:szCs w:val="24"/>
    </w:rPr>
  </w:style>
  <w:style w:type="paragraph" w:styleId="Debesliotekstas">
    <w:name w:val="Balloon Text"/>
    <w:basedOn w:val="prastasis"/>
    <w:semiHidden/>
    <w:rsid w:val="00AD4A01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prastasis"/>
    <w:rsid w:val="00C21DA6"/>
    <w:pPr>
      <w:spacing w:after="160" w:line="240" w:lineRule="exact"/>
    </w:pPr>
    <w:rPr>
      <w:rFonts w:ascii="Tahoma" w:hAnsi="Tahoma"/>
    </w:rPr>
  </w:style>
  <w:style w:type="table" w:styleId="Lentelstinklelis">
    <w:name w:val="Table Grid"/>
    <w:basedOn w:val="prastojilentel"/>
    <w:rsid w:val="00C21DA6"/>
    <w:pPr>
      <w:overflowPunct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sDiagrama">
    <w:name w:val="Antraštės Diagrama"/>
    <w:link w:val="Antrats"/>
    <w:rsid w:val="00125668"/>
    <w:rPr>
      <w:sz w:val="24"/>
      <w:szCs w:val="24"/>
      <w:lang w:val="en-GB" w:eastAsia="en-US"/>
    </w:rPr>
  </w:style>
  <w:style w:type="character" w:customStyle="1" w:styleId="PoratDiagrama">
    <w:name w:val="Poraštė Diagrama"/>
    <w:link w:val="Porat"/>
    <w:rsid w:val="00125668"/>
    <w:rPr>
      <w:lang w:val="en-US" w:eastAsia="en-US"/>
    </w:rPr>
  </w:style>
  <w:style w:type="paragraph" w:styleId="Betarp">
    <w:name w:val="No Spacing"/>
    <w:uiPriority w:val="1"/>
    <w:qFormat/>
    <w:rsid w:val="006E52B1"/>
    <w:rPr>
      <w:rFonts w:eastAsia="Calibri"/>
      <w:sz w:val="24"/>
      <w:szCs w:val="24"/>
    </w:rPr>
  </w:style>
  <w:style w:type="paragraph" w:customStyle="1" w:styleId="tajtip">
    <w:name w:val="tajtip"/>
    <w:basedOn w:val="prastasis"/>
    <w:rsid w:val="000C5ECF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styleId="Sraopastraipa">
    <w:name w:val="List Paragraph"/>
    <w:basedOn w:val="prastasis"/>
    <w:uiPriority w:val="34"/>
    <w:qFormat/>
    <w:rsid w:val="008342E4"/>
    <w:pPr>
      <w:ind w:left="720"/>
      <w:contextualSpacing/>
    </w:pPr>
  </w:style>
  <w:style w:type="table" w:customStyle="1" w:styleId="Lentelstinklelis1">
    <w:name w:val="Lentelės tinklelis1"/>
    <w:basedOn w:val="prastojilentel"/>
    <w:next w:val="Lentelstinklelis"/>
    <w:uiPriority w:val="59"/>
    <w:rsid w:val="002B23D6"/>
    <w:rPr>
      <w:rFonts w:ascii="Liberation Serif" w:eastAsia="SimSun" w:hAnsi="Liberation Serif" w:cs="Mangal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1">
    <w:name w:val="Įprastasis (tinklapis)1"/>
    <w:basedOn w:val="prastasis"/>
    <w:rsid w:val="00A4681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84216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277537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68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2003613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79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7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100008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9842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73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uristas\Application%20Data\Microsoft\Templates\Taryba_Spr_Proj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F8D6D-8B23-4509-9567-7E8C2FF1C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Taryba_Spr_Proj</Template>
  <TotalTime>2</TotalTime>
  <Pages>2</Pages>
  <Words>1789</Words>
  <Characters>1021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Marijampoles raj. savivaldybe</Company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Juristas</dc:creator>
  <cp:keywords/>
  <cp:lastModifiedBy>Vilma Skilandienė</cp:lastModifiedBy>
  <cp:revision>2</cp:revision>
  <cp:lastPrinted>2020-11-30T10:00:00Z</cp:lastPrinted>
  <dcterms:created xsi:type="dcterms:W3CDTF">2026-03-19T13:48:00Z</dcterms:created>
  <dcterms:modified xsi:type="dcterms:W3CDTF">2026-03-19T13:48:00Z</dcterms:modified>
</cp:coreProperties>
</file>